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395EE6">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11891975"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49F2722F" w14:textId="4A68991A"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251172">
        <w:rPr>
          <w:b/>
        </w:rPr>
        <w:t>3</w:t>
      </w:r>
      <w:r w:rsidR="000842C2">
        <w:rPr>
          <w:b/>
        </w:rPr>
        <w:t>8</w:t>
      </w:r>
      <w:r w:rsidR="0031795B">
        <w:rPr>
          <w:b/>
        </w:rPr>
        <w:t xml:space="preserve"> </w:t>
      </w:r>
      <w:r>
        <w:rPr>
          <w:b/>
        </w:rPr>
        <w:t>POSĖDŽIO</w:t>
      </w:r>
      <w:r w:rsidR="00362F32">
        <w:rPr>
          <w:b/>
        </w:rPr>
        <w:t xml:space="preserve"> (NUOTOLINIO)</w:t>
      </w:r>
    </w:p>
    <w:p w14:paraId="75135A26" w14:textId="77777777" w:rsidR="005070A3" w:rsidRDefault="005070A3">
      <w:pPr>
        <w:shd w:val="solid" w:color="FFFFFF" w:fill="FFFFFF"/>
        <w:ind w:firstLine="0"/>
        <w:jc w:val="center"/>
        <w:rPr>
          <w:b/>
        </w:rPr>
      </w:pPr>
      <w:r>
        <w:rPr>
          <w:b/>
        </w:rPr>
        <w:t xml:space="preserve"> PROTOKOLAS</w:t>
      </w:r>
      <w:r>
        <w:rPr>
          <w:b/>
        </w:rPr>
        <w:fldChar w:fldCharType="end"/>
      </w:r>
    </w:p>
    <w:p w14:paraId="02766549"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13185034"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6C99497" w14:textId="71A7B6EB"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0842C2">
        <w:t>kovo 31</w:t>
      </w:r>
      <w:r w:rsidR="005070A3">
        <w:t xml:space="preserve"> d.  Nr. </w:t>
      </w:r>
      <w:r w:rsidR="00BE5BB7">
        <w:t>T1-</w:t>
      </w:r>
      <w:r w:rsidR="000842C2">
        <w:t>3</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8935D51"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3130E162"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9D0443" w:rsidRPr="009D0443">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9D0443" w:rsidRPr="009D0443">
        <w:rPr>
          <w:szCs w:val="24"/>
        </w:rPr>
        <w:t>30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4D149465"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67115A" w:rsidRPr="009D0443">
        <w:rPr>
          <w:szCs w:val="24"/>
        </w:rPr>
        <w:t>6</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6F2BDD" w:rsidRPr="009D0443">
        <w:rPr>
          <w:szCs w:val="24"/>
        </w:rPr>
        <w:t>Nedalyvavo</w:t>
      </w:r>
      <w:r w:rsidR="0067115A" w:rsidRPr="009D0443">
        <w:rPr>
          <w:szCs w:val="24"/>
        </w:rPr>
        <w:t xml:space="preserve"> Vaida Vaičekauskienė</w:t>
      </w:r>
      <w:r w:rsidR="009D0443">
        <w:rPr>
          <w:szCs w:val="24"/>
        </w:rPr>
        <w:t>.</w:t>
      </w:r>
      <w:r w:rsidR="007F09C2">
        <w:rPr>
          <w:szCs w:val="24"/>
        </w:rPr>
        <w:t xml:space="preserve"> 10.30 val. išėjo Eglė Fabijonavičienė.</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48076857"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251172">
        <w:t>3</w:t>
      </w:r>
      <w:r w:rsidR="000842C2">
        <w:t>8</w:t>
      </w:r>
      <w:r>
        <w:t xml:space="preserve"> posėdžio darbotvarkės patvirtinimo.</w:t>
      </w:r>
    </w:p>
    <w:p w14:paraId="070D5B3C" w14:textId="0A80F224" w:rsidR="00135BF6" w:rsidRDefault="000842C2" w:rsidP="00135BF6">
      <w:pPr>
        <w:pStyle w:val="Sraopastraipa"/>
        <w:numPr>
          <w:ilvl w:val="0"/>
          <w:numId w:val="4"/>
        </w:numPr>
        <w:tabs>
          <w:tab w:val="left" w:pos="1560"/>
        </w:tabs>
        <w:ind w:left="0" w:firstLine="1276"/>
        <w:contextualSpacing/>
      </w:pPr>
      <w:r>
        <w:t>Dėl pritarimo Rietavo savivaldybės tarybos ir mero 2021 metų veiklos ataskaitai</w:t>
      </w:r>
      <w:r w:rsidR="00135BF6">
        <w:t>.</w:t>
      </w:r>
    </w:p>
    <w:p w14:paraId="2671BEB3" w14:textId="5AF27B90" w:rsidR="00933ACF" w:rsidRDefault="000842C2" w:rsidP="0056296B">
      <w:pPr>
        <w:pStyle w:val="Sraopastraipa"/>
        <w:numPr>
          <w:ilvl w:val="0"/>
          <w:numId w:val="4"/>
        </w:numPr>
        <w:tabs>
          <w:tab w:val="left" w:pos="1560"/>
        </w:tabs>
        <w:ind w:left="0" w:firstLine="1276"/>
        <w:contextualSpacing/>
      </w:pPr>
      <w:r>
        <w:t>Dėl pritarimo Rietavo savivaldybės administracijos direktoriaus 2021 metų veiklos ataskaitai</w:t>
      </w:r>
      <w:r w:rsidR="00933ACF">
        <w:t>.</w:t>
      </w:r>
    </w:p>
    <w:p w14:paraId="74ADB1D1" w14:textId="7939C20B" w:rsidR="00135BF6" w:rsidRDefault="000842C2" w:rsidP="00135BF6">
      <w:pPr>
        <w:pStyle w:val="Sraopastraipa"/>
        <w:numPr>
          <w:ilvl w:val="0"/>
          <w:numId w:val="4"/>
        </w:numPr>
        <w:tabs>
          <w:tab w:val="left" w:pos="1560"/>
        </w:tabs>
        <w:ind w:left="0" w:firstLine="1276"/>
        <w:contextualSpacing/>
      </w:pPr>
      <w:r>
        <w:t>Dėl pritarimo Rietavo savivaldybės Kontrolės ir audito tarnybos 2021 metų veiklos ataskaitai</w:t>
      </w:r>
      <w:r w:rsidR="00135BF6">
        <w:t>.</w:t>
      </w:r>
    </w:p>
    <w:p w14:paraId="468B8221" w14:textId="37F03B10" w:rsidR="00135BF6" w:rsidRDefault="000842C2" w:rsidP="00135BF6">
      <w:pPr>
        <w:pStyle w:val="Sraopastraipa"/>
        <w:numPr>
          <w:ilvl w:val="0"/>
          <w:numId w:val="4"/>
        </w:numPr>
        <w:tabs>
          <w:tab w:val="left" w:pos="1560"/>
        </w:tabs>
        <w:ind w:left="0" w:firstLine="1276"/>
        <w:contextualSpacing/>
      </w:pPr>
      <w:r>
        <w:t>Dėl Rietavo savivaldybės 2022 metų biudžeto padidinimo</w:t>
      </w:r>
      <w:r w:rsidR="00135BF6">
        <w:t>.</w:t>
      </w:r>
    </w:p>
    <w:p w14:paraId="710C18B5" w14:textId="51B07E49" w:rsidR="00933ACF" w:rsidRPr="00E52027" w:rsidRDefault="000842C2" w:rsidP="0084383D">
      <w:pPr>
        <w:pStyle w:val="Sraopastraipa"/>
        <w:numPr>
          <w:ilvl w:val="0"/>
          <w:numId w:val="4"/>
        </w:numPr>
        <w:tabs>
          <w:tab w:val="left" w:pos="1560"/>
        </w:tabs>
        <w:ind w:left="0" w:firstLine="1276"/>
        <w:contextualSpacing/>
        <w:rPr>
          <w:i/>
        </w:rPr>
      </w:pPr>
      <w:r>
        <w:t>Dėl nemokamo keleivių vežimo vietinio reguliaraus susisiekimo autobusų maršrutais Rietavo savivaldybėje</w:t>
      </w:r>
      <w:r w:rsidR="00933ACF">
        <w:t>.</w:t>
      </w:r>
    </w:p>
    <w:p w14:paraId="781CC718" w14:textId="599B549F" w:rsidR="00933ACF" w:rsidRPr="009C28AC" w:rsidRDefault="000842C2" w:rsidP="0084383D">
      <w:pPr>
        <w:pStyle w:val="Sraopastraipa"/>
        <w:numPr>
          <w:ilvl w:val="0"/>
          <w:numId w:val="4"/>
        </w:numPr>
        <w:tabs>
          <w:tab w:val="clear" w:pos="1080"/>
          <w:tab w:val="left" w:pos="1560"/>
        </w:tabs>
        <w:ind w:left="0" w:firstLine="1276"/>
        <w:contextualSpacing/>
        <w:rPr>
          <w:i/>
        </w:rPr>
      </w:pPr>
      <w:r>
        <w:rPr>
          <w:iCs/>
        </w:rPr>
        <w:t>Dėl pritarimo bendradarbiavimo sutarties pasirašymui</w:t>
      </w:r>
      <w:r w:rsidR="00933ACF">
        <w:t>.</w:t>
      </w:r>
    </w:p>
    <w:p w14:paraId="030EE0EE" w14:textId="15E040A1" w:rsidR="00634DA9" w:rsidRPr="00634DA9" w:rsidRDefault="000842C2" w:rsidP="00634DA9">
      <w:pPr>
        <w:pStyle w:val="Sraopastraipa"/>
        <w:numPr>
          <w:ilvl w:val="0"/>
          <w:numId w:val="4"/>
        </w:numPr>
        <w:tabs>
          <w:tab w:val="left" w:pos="1560"/>
          <w:tab w:val="left" w:pos="1701"/>
        </w:tabs>
        <w:ind w:left="0" w:firstLine="1276"/>
        <w:contextualSpacing/>
        <w:rPr>
          <w:i/>
        </w:rPr>
      </w:pPr>
      <w:r>
        <w:rPr>
          <w:iCs/>
        </w:rPr>
        <w:t>Dėl materialiojo ilgalaikio ir trumpalaikio turto perėmimo Savivaldybės nuosavybėn ir jo perdavimo valdyti, naudoti ir disponuoti juo patikėjimo teise</w:t>
      </w:r>
      <w:r w:rsidR="00634DA9">
        <w:rPr>
          <w:iCs/>
        </w:rPr>
        <w:t xml:space="preserve">. </w:t>
      </w:r>
    </w:p>
    <w:p w14:paraId="6CD7ABA7" w14:textId="39FA9D99" w:rsidR="00634DA9" w:rsidRPr="00634DA9" w:rsidRDefault="000842C2" w:rsidP="004D50E2">
      <w:pPr>
        <w:pStyle w:val="Sraopastraipa"/>
        <w:numPr>
          <w:ilvl w:val="0"/>
          <w:numId w:val="4"/>
        </w:numPr>
        <w:tabs>
          <w:tab w:val="left" w:pos="1560"/>
          <w:tab w:val="left" w:pos="1701"/>
        </w:tabs>
        <w:ind w:left="0" w:firstLine="1276"/>
        <w:contextualSpacing/>
        <w:rPr>
          <w:i/>
        </w:rPr>
      </w:pPr>
      <w:r>
        <w:t>Dėl Rietavo savivaldybės visuomenės sveikatos rėmimo specialiosios programos priemonių vykdymo 2021 metais ataskaitos patvirtinimo</w:t>
      </w:r>
      <w:r w:rsidR="00634DA9">
        <w:rPr>
          <w:iCs/>
        </w:rPr>
        <w:t>.</w:t>
      </w:r>
    </w:p>
    <w:p w14:paraId="28E1116B" w14:textId="08C63F5A" w:rsidR="004D50E2" w:rsidRPr="004D50E2" w:rsidRDefault="000842C2" w:rsidP="004D50E2">
      <w:pPr>
        <w:pStyle w:val="Sraopastraipa"/>
        <w:numPr>
          <w:ilvl w:val="0"/>
          <w:numId w:val="4"/>
        </w:numPr>
        <w:tabs>
          <w:tab w:val="left" w:pos="1560"/>
          <w:tab w:val="left" w:pos="1701"/>
        </w:tabs>
        <w:ind w:left="0" w:firstLine="1276"/>
        <w:contextualSpacing/>
        <w:rPr>
          <w:i/>
        </w:rPr>
      </w:pPr>
      <w:r>
        <w:t>Dėl Rietavo savivaldybės bendruomenės rėmimo fondo 2021 metų lėšų panaudojimo ataskaitos patvirtinimo</w:t>
      </w:r>
      <w:r w:rsidR="004D50E2">
        <w:rPr>
          <w:iCs/>
        </w:rPr>
        <w:t>.</w:t>
      </w:r>
    </w:p>
    <w:p w14:paraId="5D660811" w14:textId="4185556C" w:rsidR="004D50E2" w:rsidRPr="004D50E2" w:rsidRDefault="000842C2" w:rsidP="00634DA9">
      <w:pPr>
        <w:pStyle w:val="Sraopastraipa"/>
        <w:numPr>
          <w:ilvl w:val="0"/>
          <w:numId w:val="4"/>
        </w:numPr>
        <w:tabs>
          <w:tab w:val="left" w:pos="1560"/>
          <w:tab w:val="left" w:pos="1701"/>
        </w:tabs>
        <w:ind w:left="0" w:firstLine="1276"/>
        <w:contextualSpacing/>
        <w:rPr>
          <w:i/>
        </w:rPr>
      </w:pPr>
      <w:r>
        <w:t>Dėl atstovo delegavimo į Telšių rajono vietos veiklos grupės valdybą</w:t>
      </w:r>
      <w:r w:rsidR="004D50E2">
        <w:rPr>
          <w:iCs/>
        </w:rPr>
        <w:t>.</w:t>
      </w:r>
    </w:p>
    <w:p w14:paraId="209BAB8E" w14:textId="3996145B" w:rsidR="00A84266" w:rsidRPr="00A84266" w:rsidRDefault="000842C2" w:rsidP="000842C2">
      <w:pPr>
        <w:pStyle w:val="Sraopastraipa"/>
        <w:numPr>
          <w:ilvl w:val="0"/>
          <w:numId w:val="4"/>
        </w:numPr>
        <w:tabs>
          <w:tab w:val="left" w:pos="1560"/>
          <w:tab w:val="left" w:pos="1701"/>
        </w:tabs>
        <w:ind w:left="0" w:firstLine="1276"/>
        <w:contextualSpacing/>
        <w:rPr>
          <w:i/>
        </w:rPr>
      </w:pPr>
      <w:r>
        <w:t>Dėl Rietavo savivaldybės Kelių priežiūros ir plėtros programos finansavimo lėšų 2022 metų sąmatos patvirtinimo</w:t>
      </w:r>
      <w:r w:rsidR="00411B1D">
        <w:t>.</w:t>
      </w:r>
    </w:p>
    <w:p w14:paraId="2132662E" w14:textId="7046F7A0" w:rsidR="00A84266" w:rsidRPr="00A84266" w:rsidRDefault="000842C2" w:rsidP="00A84266">
      <w:pPr>
        <w:pStyle w:val="Sraopastraipa"/>
        <w:numPr>
          <w:ilvl w:val="0"/>
          <w:numId w:val="4"/>
        </w:numPr>
        <w:tabs>
          <w:tab w:val="left" w:pos="1560"/>
          <w:tab w:val="left" w:pos="1701"/>
        </w:tabs>
        <w:ind w:left="0" w:firstLine="1276"/>
        <w:contextualSpacing/>
        <w:rPr>
          <w:i/>
        </w:rPr>
      </w:pPr>
      <w:r>
        <w:rPr>
          <w:iCs/>
        </w:rPr>
        <w:t>Dėl viešame aukcione parduodamo Rietavo savivaldybės nekilnojamojo turto ir kitų nekilnojamųjų daiktų sąrašo, patvirtinto 2021 m. spalio 28 d. sprendimu Nr. T1-154 „Dėl viešame aukcione parduodamo Rietavo savivaldybės nekilnojamojo turto ir kitų nekilnojamųjų daiktų sąrašo patvirtinimo“, pakeitimo</w:t>
      </w:r>
      <w:r w:rsidR="00A84266">
        <w:rPr>
          <w:iCs/>
        </w:rPr>
        <w:t>.</w:t>
      </w:r>
    </w:p>
    <w:p w14:paraId="189DC50D" w14:textId="5F1344A7" w:rsidR="00A84266" w:rsidRPr="00150B9B" w:rsidRDefault="007139B9" w:rsidP="00A84266">
      <w:pPr>
        <w:pStyle w:val="Sraopastraipa"/>
        <w:numPr>
          <w:ilvl w:val="0"/>
          <w:numId w:val="4"/>
        </w:numPr>
        <w:tabs>
          <w:tab w:val="left" w:pos="1701"/>
        </w:tabs>
        <w:ind w:left="0" w:firstLine="1276"/>
        <w:contextualSpacing/>
        <w:rPr>
          <w:i/>
        </w:rPr>
      </w:pPr>
      <w:r>
        <w:rPr>
          <w:iCs/>
        </w:rPr>
        <w:t>Dėl Savivaldybės nekilnojamojo turto nurašymo</w:t>
      </w:r>
      <w:r w:rsidR="00A84266">
        <w:rPr>
          <w:iCs/>
        </w:rPr>
        <w:t>.</w:t>
      </w:r>
    </w:p>
    <w:p w14:paraId="6AD0BC1F" w14:textId="69127096" w:rsidR="00A84266" w:rsidRPr="00150B9B" w:rsidRDefault="007139B9" w:rsidP="007139B9">
      <w:pPr>
        <w:pStyle w:val="Sraopastraipa"/>
        <w:numPr>
          <w:ilvl w:val="0"/>
          <w:numId w:val="4"/>
        </w:numPr>
        <w:tabs>
          <w:tab w:val="left" w:pos="1701"/>
        </w:tabs>
        <w:ind w:left="0" w:firstLine="1276"/>
        <w:contextualSpacing/>
        <w:rPr>
          <w:i/>
        </w:rPr>
      </w:pPr>
      <w:r>
        <w:rPr>
          <w:iCs/>
        </w:rPr>
        <w:t>Dėl nekilnojamojo turto Plungės g. 85A, Budrikių k., Rietavo sen. išnuomojimo viešo konkurso būdu</w:t>
      </w:r>
      <w:r w:rsidR="00A84266">
        <w:rPr>
          <w:iCs/>
        </w:rPr>
        <w:t>.</w:t>
      </w:r>
    </w:p>
    <w:p w14:paraId="2FEFBD49" w14:textId="6F744A53" w:rsidR="00A84266" w:rsidRPr="0085237C" w:rsidRDefault="007139B9" w:rsidP="00A84266">
      <w:pPr>
        <w:pStyle w:val="Sraopastraipa"/>
        <w:numPr>
          <w:ilvl w:val="0"/>
          <w:numId w:val="4"/>
        </w:numPr>
        <w:tabs>
          <w:tab w:val="left" w:pos="1701"/>
        </w:tabs>
        <w:ind w:left="0" w:firstLine="1276"/>
        <w:contextualSpacing/>
        <w:rPr>
          <w:i/>
        </w:rPr>
      </w:pPr>
      <w:r>
        <w:rPr>
          <w:iCs/>
        </w:rPr>
        <w:t>Dėl prašymo perduoti Rietavo savivaldybei valstybinės žemės sklypą valdyti, naudoti ir disponuoti juo patikėjimo teise</w:t>
      </w:r>
      <w:r w:rsidR="00A84266">
        <w:rPr>
          <w:iCs/>
        </w:rPr>
        <w:t>.</w:t>
      </w:r>
    </w:p>
    <w:p w14:paraId="7F24065E" w14:textId="77AC7733" w:rsidR="00A84266" w:rsidRPr="00D108C7" w:rsidRDefault="007139B9" w:rsidP="00A84266">
      <w:pPr>
        <w:pStyle w:val="Sraopastraipa"/>
        <w:numPr>
          <w:ilvl w:val="0"/>
          <w:numId w:val="4"/>
        </w:numPr>
        <w:tabs>
          <w:tab w:val="left" w:pos="1701"/>
        </w:tabs>
        <w:ind w:left="0" w:firstLine="1276"/>
        <w:contextualSpacing/>
        <w:rPr>
          <w:i/>
        </w:rPr>
      </w:pPr>
      <w:r>
        <w:rPr>
          <w:iCs/>
        </w:rPr>
        <w:t>Dėl UAB „Rietavo komunalinis ūkis“ įstatinio kapitalo didinimo</w:t>
      </w:r>
      <w:r w:rsidR="00A84266">
        <w:rPr>
          <w:iCs/>
        </w:rPr>
        <w:t>.</w:t>
      </w:r>
    </w:p>
    <w:p w14:paraId="2E5057FB" w14:textId="74E35CCD"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lastRenderedPageBreak/>
        <w:t xml:space="preserve">           </w:t>
      </w:r>
      <w:r w:rsidR="00663C8F">
        <w:t xml:space="preserve">            </w:t>
      </w:r>
    </w:p>
    <w:p w14:paraId="5357800A" w14:textId="73E2C9E6"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39239B">
        <w:t>3</w:t>
      </w:r>
      <w:r w:rsidR="007139B9">
        <w:t>8</w:t>
      </w:r>
      <w:r w:rsidR="00E96289" w:rsidRPr="00E96289">
        <w:t xml:space="preserve"> posėdžio darbotvarkės patvirtinim</w:t>
      </w:r>
      <w:r w:rsidR="00E96289">
        <w:t>as</w:t>
      </w:r>
      <w:r w:rsidRPr="007C6381">
        <w:rPr>
          <w:noProof/>
        </w:rPr>
        <w:t>.</w:t>
      </w:r>
    </w:p>
    <w:p w14:paraId="1B0381A8" w14:textId="304C95B5" w:rsidR="003148E6" w:rsidRDefault="005A030B" w:rsidP="00372E56">
      <w:pPr>
        <w:ind w:firstLine="0"/>
      </w:pPr>
      <w:r>
        <w:t xml:space="preserve">               </w:t>
      </w:r>
      <w:r w:rsidR="008562BD">
        <w:t xml:space="preserve">   </w:t>
      </w:r>
      <w:bookmarkStart w:id="3" w:name="_Hlk99527674"/>
      <w:r w:rsidR="008562BD">
        <w:t xml:space="preserve">Savivaldybės </w:t>
      </w:r>
      <w:r w:rsidR="00E96289">
        <w:t>meras Antanas Černeckis</w:t>
      </w:r>
      <w:bookmarkEnd w:id="3"/>
      <w:r w:rsidR="006A2FA5">
        <w:t>:</w:t>
      </w:r>
      <w:r w:rsidR="00634DA9">
        <w:t xml:space="preserve"> d</w:t>
      </w:r>
      <w:r w:rsidR="006A2FA5">
        <w:t xml:space="preserve">arbotvarkėje </w:t>
      </w:r>
      <w:r w:rsidR="002F14E3">
        <w:t>pateikt</w:t>
      </w:r>
      <w:r w:rsidR="0053562E">
        <w:t>a</w:t>
      </w:r>
      <w:r w:rsidR="002F14E3">
        <w:t xml:space="preserve"> </w:t>
      </w:r>
      <w:r w:rsidR="007139B9">
        <w:t>19</w:t>
      </w:r>
      <w:r w:rsidR="002F14E3">
        <w:t xml:space="preserve"> klausim</w:t>
      </w:r>
      <w:r w:rsidR="0053562E">
        <w:t>ų</w:t>
      </w:r>
      <w:r w:rsidR="002F14E3">
        <w:t>.</w:t>
      </w:r>
      <w:r w:rsidR="00DB2DB1">
        <w:t xml:space="preserve"> </w:t>
      </w:r>
      <w:r w:rsidR="006A2FA5">
        <w:t>Kokių turite siūlymų</w:t>
      </w:r>
      <w:r w:rsidR="001C4FF9">
        <w:t>, pastabų</w:t>
      </w:r>
      <w:r w:rsidR="006A2FA5">
        <w:t xml:space="preserve">? </w:t>
      </w:r>
    </w:p>
    <w:p w14:paraId="1AE9BB2E" w14:textId="52F09412" w:rsidR="00362F32" w:rsidRDefault="00D946F2" w:rsidP="00DB2DB1">
      <w:pPr>
        <w:ind w:firstLine="0"/>
      </w:pPr>
      <w:r>
        <w:t xml:space="preserve">                   </w:t>
      </w:r>
      <w:r w:rsidR="00362F32">
        <w:t xml:space="preserve">Balsuota už pateiktą darbotvarkę – </w:t>
      </w:r>
      <w:r w:rsidR="001C41FC">
        <w:t>1</w:t>
      </w:r>
      <w:r w:rsidR="00372E56">
        <w:t>6</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2D2309C0"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634DA9">
        <w:t xml:space="preserve">Pritarimas </w:t>
      </w:r>
      <w:r w:rsidR="007139B9">
        <w:t>Rietavo savivaldybės tarybos ir mero 2021 metų veiklos ataskaitai</w:t>
      </w:r>
      <w:r w:rsidR="00634DA9">
        <w:t>.</w:t>
      </w:r>
    </w:p>
    <w:p w14:paraId="21AE544C" w14:textId="7AA60CB3" w:rsidR="00914800" w:rsidRDefault="0053562E" w:rsidP="00914800">
      <w:pPr>
        <w:rPr>
          <w:szCs w:val="24"/>
        </w:rPr>
      </w:pPr>
      <w:r>
        <w:t xml:space="preserve">       </w:t>
      </w:r>
      <w:r w:rsidR="007139B9">
        <w:t xml:space="preserve">Savivaldybės meras Antanas Černeckis </w:t>
      </w:r>
      <w:r>
        <w:t xml:space="preserve">teikė sprendimo projektą – </w:t>
      </w:r>
      <w:r w:rsidR="006F61BE">
        <w:t>p</w:t>
      </w:r>
      <w:r w:rsidR="00914800">
        <w:rPr>
          <w:szCs w:val="24"/>
        </w:rPr>
        <w:t xml:space="preserve">ritarti </w:t>
      </w:r>
      <w:r w:rsidR="007139B9">
        <w:t>Rietavo savivaldybės tarybos ir mero 2021 metų veiklos ataskaitai</w:t>
      </w:r>
      <w:r w:rsidR="004A7916">
        <w:rPr>
          <w:szCs w:val="24"/>
        </w:rPr>
        <w:t xml:space="preserve"> </w:t>
      </w:r>
      <w:r w:rsidR="00914800">
        <w:rPr>
          <w:szCs w:val="24"/>
        </w:rPr>
        <w:t>(pridedama).</w:t>
      </w:r>
    </w:p>
    <w:p w14:paraId="4F422B68" w14:textId="6F0E3831" w:rsidR="00372E56" w:rsidRDefault="00372E56" w:rsidP="00914800">
      <w:pPr>
        <w:rPr>
          <w:szCs w:val="24"/>
        </w:rPr>
      </w:pPr>
      <w:r>
        <w:rPr>
          <w:szCs w:val="24"/>
        </w:rPr>
        <w:t xml:space="preserve">       Savivaldybės meras Antanas Černeckis ataskaitą pristatė POWER POINT programa. Ataskaitoje pateikė informaciją apie Tarybos sudėtį, posėdžius, svarstytus klausimus, Tarybos sudarytų komitetų, komisijų darbą, demografinę situaciją Savivaldybėje, duomenis apie nedarbo lygį, verslą ir pramonę, turizmą, Savivaldybės biudžetą, </w:t>
      </w:r>
      <w:r w:rsidR="004D151D">
        <w:rPr>
          <w:szCs w:val="24"/>
        </w:rPr>
        <w:t>skolas, darbo užmokestį, biudžeto sąnaudas, valdomą turtą, socialinį būstą, žemės nuomą, moksleivių ir gyventojų pavėžėjimą, socialinę paramą, sveikatos priežiūrą, pagalbos vaikams ir šeimoms organizavimą, švietimą, jaunimo veiklą, įgyvendintus ir tęsiamus įgyvendinti projektus, žemės ūkį, komunalinių paslaugų teikimą, komunalinių atliekų tvarkymą, mero veiklą, padėkojo Savivaldybės tarybos nariams, Administracijos ir įstaigų, įmonių darbuotojams už darbą</w:t>
      </w:r>
      <w:r w:rsidR="002D39B0">
        <w:rPr>
          <w:szCs w:val="24"/>
        </w:rPr>
        <w:t>.</w:t>
      </w:r>
    </w:p>
    <w:p w14:paraId="0F8E9C86" w14:textId="7DF48E7F" w:rsidR="002D39B0" w:rsidRDefault="002D39B0" w:rsidP="00914800">
      <w:pPr>
        <w:rPr>
          <w:szCs w:val="24"/>
        </w:rPr>
      </w:pPr>
      <w:r>
        <w:rPr>
          <w:szCs w:val="24"/>
        </w:rPr>
        <w:t xml:space="preserve">       </w:t>
      </w:r>
      <w:bookmarkStart w:id="4" w:name="_Hlk100825983"/>
      <w:r>
        <w:rPr>
          <w:szCs w:val="24"/>
        </w:rPr>
        <w:t>Tarybos narys Algimantas Mickus</w:t>
      </w:r>
      <w:r w:rsidR="00B75A01">
        <w:rPr>
          <w:szCs w:val="24"/>
        </w:rPr>
        <w:t xml:space="preserve">: </w:t>
      </w:r>
      <w:bookmarkEnd w:id="4"/>
      <w:r w:rsidR="00B75A01">
        <w:rPr>
          <w:szCs w:val="24"/>
        </w:rPr>
        <w:t>ataskaitoje paminėjote komunalinių atliekų sutvarkymą tonomis, bet turėtų būti ne 13,26 t, o 13,26 tūkst. t.</w:t>
      </w:r>
    </w:p>
    <w:p w14:paraId="45E8A99D" w14:textId="742846D0" w:rsidR="007139B9" w:rsidRDefault="007139B9" w:rsidP="00914800">
      <w:pPr>
        <w:rPr>
          <w:szCs w:val="24"/>
        </w:rPr>
      </w:pPr>
      <w:r>
        <w:rPr>
          <w:szCs w:val="24"/>
        </w:rPr>
        <w:t xml:space="preserve">       Savivaldybės meras Antanas Černeckis</w:t>
      </w:r>
      <w:r w:rsidR="00B75A01">
        <w:rPr>
          <w:szCs w:val="24"/>
        </w:rPr>
        <w:t>: taip, techninė klaida.</w:t>
      </w:r>
      <w:r>
        <w:rPr>
          <w:szCs w:val="24"/>
        </w:rPr>
        <w:t xml:space="preserve"> </w:t>
      </w:r>
    </w:p>
    <w:p w14:paraId="53ED13FF" w14:textId="756ABF47" w:rsidR="007139B9" w:rsidRDefault="00B75A01" w:rsidP="00914800">
      <w:pPr>
        <w:rPr>
          <w:szCs w:val="24"/>
        </w:rPr>
      </w:pPr>
      <w:r>
        <w:rPr>
          <w:szCs w:val="24"/>
        </w:rPr>
        <w:t xml:space="preserve">       Tarybos narys Algimantas Mickus tikslinosi, ar sporto salė buvo priduota 2020 m. pabaigoje, ar 2021 m. pradžioje? Minėtas objektas į baigtų projektų sąrašą nėra įtrauktas.</w:t>
      </w:r>
    </w:p>
    <w:p w14:paraId="0B3ECCA5" w14:textId="73B33353" w:rsidR="00B75A01" w:rsidRDefault="00B75A01" w:rsidP="00914800">
      <w:pPr>
        <w:rPr>
          <w:szCs w:val="24"/>
        </w:rPr>
      </w:pPr>
      <w:r>
        <w:rPr>
          <w:szCs w:val="24"/>
        </w:rPr>
        <w:t xml:space="preserve">       Savivaldybės meras Antanas Černeckis: perdavimo ir priėmimo aktas buvo pasirašytas, atrodo, 2021 m. pradžioje. </w:t>
      </w:r>
    </w:p>
    <w:p w14:paraId="7102BC19" w14:textId="77777777" w:rsidR="00FD0317" w:rsidRDefault="0053562E" w:rsidP="004A7916">
      <w:pPr>
        <w:tabs>
          <w:tab w:val="left" w:pos="993"/>
          <w:tab w:val="left" w:pos="1418"/>
        </w:tabs>
        <w:rPr>
          <w:color w:val="000000"/>
        </w:rPr>
      </w:pPr>
      <w:r>
        <w:rPr>
          <w:color w:val="000000"/>
        </w:rPr>
        <w:t xml:space="preserve">       </w:t>
      </w:r>
      <w:r w:rsidR="00EC115C">
        <w:rPr>
          <w:color w:val="000000"/>
        </w:rPr>
        <w:t>Tarybos narys Alfredas Mockus</w:t>
      </w:r>
      <w:r w:rsidR="00FD0317">
        <w:rPr>
          <w:color w:val="000000"/>
        </w:rPr>
        <w:t xml:space="preserve"> klausė, kas lemia, kad daugėja socialinės rizikos šeimų?</w:t>
      </w:r>
    </w:p>
    <w:p w14:paraId="06FFC574" w14:textId="68A4CC2E" w:rsidR="00FD0317" w:rsidRDefault="00FD0317" w:rsidP="004A7916">
      <w:pPr>
        <w:tabs>
          <w:tab w:val="left" w:pos="993"/>
          <w:tab w:val="left" w:pos="1418"/>
        </w:tabs>
        <w:rPr>
          <w:color w:val="000000"/>
        </w:rPr>
      </w:pPr>
      <w:r>
        <w:rPr>
          <w:color w:val="000000"/>
        </w:rPr>
        <w:t xml:space="preserve">       Savivaldybės meras Antanas Černeckis: griežtėja įstatymų nuostatus, fiksuojamas kiekvienas prasižengimas, įvykis su vaiku ir pan. Viskas daroma vaikų labui. </w:t>
      </w:r>
    </w:p>
    <w:p w14:paraId="49C3DFA5" w14:textId="77777777" w:rsidR="00F06A2B" w:rsidRDefault="00FD0317" w:rsidP="004A7916">
      <w:pPr>
        <w:tabs>
          <w:tab w:val="left" w:pos="993"/>
          <w:tab w:val="left" w:pos="1418"/>
        </w:tabs>
        <w:rPr>
          <w:color w:val="000000"/>
        </w:rPr>
      </w:pPr>
      <w:r>
        <w:rPr>
          <w:color w:val="000000"/>
        </w:rPr>
        <w:t xml:space="preserve">       Tarybos narys Alfredas Mockus: peržiūrėjau projektus. </w:t>
      </w:r>
      <w:r w:rsidR="00F06A2B">
        <w:rPr>
          <w:color w:val="000000"/>
        </w:rPr>
        <w:t>Į baigtų projektų sąrašą neįtrauktas projektas „Jūros upės kraštovaizdžio formavimas gamtinio karkaso teritorijoje“, nors jis buvo baigtas 2021 m. Kitas projektas „</w:t>
      </w:r>
      <w:r w:rsidR="00F06A2B" w:rsidRPr="00F06A2B">
        <w:rPr>
          <w:rFonts w:eastAsiaTheme="minorEastAsia"/>
          <w:color w:val="000000" w:themeColor="text1"/>
          <w:kern w:val="24"/>
          <w:szCs w:val="24"/>
        </w:rPr>
        <w:t>Rietavo miesto Pamiškės gatvės techninių parametrų gerinimas</w:t>
      </w:r>
      <w:r w:rsidR="00F06A2B">
        <w:rPr>
          <w:color w:val="000000"/>
        </w:rPr>
        <w:t xml:space="preserve">“ įtrauktas į baigtų projektų sąrašą, nors Taryba 2022 m. šiam projektui įgyvendinti skyrė lėšų. </w:t>
      </w:r>
    </w:p>
    <w:p w14:paraId="6B8C1DCC" w14:textId="77777777" w:rsidR="008E2033" w:rsidRDefault="00F06A2B" w:rsidP="004A7916">
      <w:pPr>
        <w:tabs>
          <w:tab w:val="left" w:pos="993"/>
          <w:tab w:val="left" w:pos="1418"/>
        </w:tabs>
        <w:rPr>
          <w:color w:val="000000"/>
        </w:rPr>
      </w:pPr>
      <w:r>
        <w:rPr>
          <w:color w:val="000000"/>
        </w:rPr>
        <w:t xml:space="preserve">        Savivaldybės meras Antanas Černeckis: ten yra įdomesnis atvejis. </w:t>
      </w:r>
      <w:r w:rsidR="008E2033">
        <w:rPr>
          <w:color w:val="000000"/>
        </w:rPr>
        <w:t>Projektas baigtas, bet ateina papildomos lėšos iš to laikotarpio, kai, sutaupius regiono lėšas, mažinama Savivaldybės prisidėjimo dalis.</w:t>
      </w:r>
    </w:p>
    <w:p w14:paraId="2BBAD1F8" w14:textId="77777777" w:rsidR="008E2033" w:rsidRDefault="008E2033" w:rsidP="004A7916">
      <w:pPr>
        <w:tabs>
          <w:tab w:val="left" w:pos="993"/>
          <w:tab w:val="left" w:pos="1418"/>
        </w:tabs>
        <w:rPr>
          <w:color w:val="000000"/>
        </w:rPr>
      </w:pPr>
      <w:r>
        <w:rPr>
          <w:color w:val="000000"/>
        </w:rPr>
        <w:t xml:space="preserve">        Tarybos narys Alfredas Mockus: taip pat neaišku dėl mašinų stovėjimo aikštelės Vingio gatvėje. Parašyta, kad projektas baigtas, bet darbai tebevyksta.</w:t>
      </w:r>
    </w:p>
    <w:p w14:paraId="22CE8E4A" w14:textId="77777777" w:rsidR="008369A0" w:rsidRDefault="008E2033" w:rsidP="004A7916">
      <w:pPr>
        <w:tabs>
          <w:tab w:val="left" w:pos="993"/>
          <w:tab w:val="left" w:pos="1418"/>
        </w:tabs>
        <w:rPr>
          <w:color w:val="000000"/>
        </w:rPr>
      </w:pPr>
      <w:r>
        <w:rPr>
          <w:color w:val="000000"/>
        </w:rPr>
        <w:t xml:space="preserve">        Savivaldybės meras Antanas Černeckis: taisomi trūkumai. Oro sąlygos neleido projekto pabaigti. </w:t>
      </w:r>
    </w:p>
    <w:p w14:paraId="399A12DB" w14:textId="77777777" w:rsidR="00997ECE" w:rsidRDefault="008369A0" w:rsidP="004A7916">
      <w:pPr>
        <w:tabs>
          <w:tab w:val="left" w:pos="993"/>
          <w:tab w:val="left" w:pos="1418"/>
        </w:tabs>
        <w:rPr>
          <w:color w:val="000000"/>
        </w:rPr>
      </w:pPr>
      <w:r>
        <w:rPr>
          <w:color w:val="000000"/>
        </w:rPr>
        <w:t xml:space="preserve">         Tarybos narys Alfredas Mockus išsakė nuomonę, kad ataskaitoje matome padarytų daug gerų darbų, bet yra ir tokių, kurie nelabai „puošia“. Noriu juos priminti: kai svarstėme įstaigų vadovų vertinimą, meras nenorėjo pasidalinti atsakomybe su tarybos nariais. Tokiam sprendimui pritarė mažuma, jeigu atmesime mero balsą, Tarybos narių. </w:t>
      </w:r>
      <w:r w:rsidR="00334E4A">
        <w:rPr>
          <w:color w:val="000000"/>
        </w:rPr>
        <w:t xml:space="preserve">Jeigu nebūtume priėmę sprendimo dėl valytojų darbo didinimo, būtume įsteigę dar keletą naujų darbo vietų. Dabar turime tokių atvejų, kai darbuotojai dėl sunkių darbo sąlygų išėjo iš darbo. Tvirtindami biudžetą numatome per mažas lėšas Savivaldybės įstaigoms, kad jose puikiai dirbantys darbuotojai būtų tinkamai įvertinti. Tai nemotyvuoja darbuotojų siekti geresnių rezultatų, teikti siūlymus. Noriu priminti nepotizmo atvejį, </w:t>
      </w:r>
      <w:r w:rsidR="00334E4A">
        <w:rPr>
          <w:color w:val="000000"/>
        </w:rPr>
        <w:lastRenderedPageBreak/>
        <w:t xml:space="preserve">apie kurį informavau Savivaldybės merą, bet jo požiūris į tai buvo netinkamas. </w:t>
      </w:r>
      <w:r w:rsidR="009F03FF">
        <w:rPr>
          <w:color w:val="000000"/>
        </w:rPr>
        <w:t>Kalbant apie projektų įgyvendinimą, matome, kad projektai įgyvendinti, bet yra daug nebaigtų dalykų. Sporto salėje po pridavimo buvo keičiama danga, garso izoliacija. Jūros upės pakrantė sutvarkyta, bet matome , kad bus daug taisytinų darbų. Labai graži bendruomenės iniciatyva – diskgolfo aikštelės įrengimas. Nesu kraštovaizdžio formavimo specialistas, bet mano akiai išgrįstos aikštelės neįsilieja į parko landšaftą. Mano paminėti</w:t>
      </w:r>
      <w:r w:rsidR="00997ECE">
        <w:rPr>
          <w:color w:val="000000"/>
        </w:rPr>
        <w:t xml:space="preserve"> atvejai nepuošia Tarybos, todėl balsuojant reikėtų į tai atsižvelgti. </w:t>
      </w:r>
    </w:p>
    <w:p w14:paraId="307FB58A" w14:textId="77777777" w:rsidR="00640A43" w:rsidRDefault="00997ECE" w:rsidP="004A7916">
      <w:pPr>
        <w:tabs>
          <w:tab w:val="left" w:pos="993"/>
          <w:tab w:val="left" w:pos="1418"/>
        </w:tabs>
        <w:rPr>
          <w:color w:val="000000"/>
        </w:rPr>
      </w:pPr>
      <w:r>
        <w:rPr>
          <w:color w:val="000000"/>
        </w:rPr>
        <w:t xml:space="preserve">         Savivaldybės meras Antanas Černeckis: nežinau, ar reikia į tokius politinius pareiškimus atsakyti. Kas nedirba, tas neklysta. Kritikuoti yra lengviausia. Dariau viską be jokių išskaičiavimų. Dariau taip, kaip man tuo metu atrodė geriausia. Ačiū už pastabas. Ką galima sutvarkyti, tikrai stengsimės taip ir padaryti. Ko nepakeisime, to nepakeisime. Dėl darbuotojų įvertinimo: gyvename pagal galimybes. </w:t>
      </w:r>
      <w:r w:rsidR="009F03FF">
        <w:rPr>
          <w:color w:val="000000"/>
        </w:rPr>
        <w:t xml:space="preserve"> </w:t>
      </w:r>
      <w:r w:rsidR="00334E4A">
        <w:rPr>
          <w:color w:val="000000"/>
        </w:rPr>
        <w:t xml:space="preserve"> </w:t>
      </w:r>
      <w:r w:rsidR="008369A0">
        <w:rPr>
          <w:color w:val="000000"/>
        </w:rPr>
        <w:t xml:space="preserve"> </w:t>
      </w:r>
      <w:r w:rsidR="008E2033">
        <w:rPr>
          <w:color w:val="000000"/>
        </w:rPr>
        <w:t xml:space="preserve"> </w:t>
      </w:r>
    </w:p>
    <w:p w14:paraId="686E67D4" w14:textId="29B2B574" w:rsidR="004525ED" w:rsidRDefault="00640A43" w:rsidP="00640A43">
      <w:pPr>
        <w:tabs>
          <w:tab w:val="left" w:pos="993"/>
          <w:tab w:val="left" w:pos="1418"/>
        </w:tabs>
        <w:rPr>
          <w:color w:val="000000"/>
        </w:rPr>
      </w:pPr>
      <w:r>
        <w:rPr>
          <w:color w:val="000000"/>
        </w:rPr>
        <w:t xml:space="preserve">          Tarybos narys Saulius Jonušas pasidžiaugė dėl diskgolfo aikštele. Žinoma, gal danga ir galėtų būti geresnė ir saugesnė. Savanoriai dirbo, stengėsi, nematau nieko blogo dėl trinkelių. Reikia tik džiaugtis, kad parke atsirado daugiau veiklos galimybių.</w:t>
      </w:r>
      <w:r w:rsidR="008E2033">
        <w:rPr>
          <w:color w:val="000000"/>
        </w:rPr>
        <w:t xml:space="preserve"> </w:t>
      </w:r>
      <w:r w:rsidR="00F06A2B">
        <w:rPr>
          <w:color w:val="000000"/>
        </w:rPr>
        <w:t xml:space="preserve"> </w:t>
      </w:r>
    </w:p>
    <w:p w14:paraId="775365F4" w14:textId="6C3E1D1B"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640A43">
        <w:t>3</w:t>
      </w:r>
      <w:r w:rsidR="00F5548F">
        <w:t xml:space="preserve"> už</w:t>
      </w:r>
      <w:r w:rsidR="00640A43">
        <w:t>, 3 susilaikė (Viktoras Krajinas, Vytautas Blažaitis, Alfredas Mockus)</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2684FB7C" w14:textId="10CEA4C7" w:rsidR="005D41D1" w:rsidRDefault="0036057B" w:rsidP="00DE2520">
      <w:pPr>
        <w:pStyle w:val="Sraopastraipa"/>
        <w:numPr>
          <w:ilvl w:val="0"/>
          <w:numId w:val="5"/>
        </w:numPr>
        <w:tabs>
          <w:tab w:val="left" w:pos="1134"/>
          <w:tab w:val="left" w:pos="1276"/>
          <w:tab w:val="left" w:pos="1418"/>
          <w:tab w:val="left" w:pos="1560"/>
        </w:tabs>
        <w:ind w:left="0" w:firstLine="1134"/>
        <w:contextualSpacing/>
      </w:pPr>
      <w:r>
        <w:t xml:space="preserve">SVARSTYTA. </w:t>
      </w:r>
      <w:r w:rsidR="00914800">
        <w:t xml:space="preserve">Pritarimas </w:t>
      </w:r>
      <w:bookmarkStart w:id="6" w:name="_Hlk99527849"/>
      <w:r w:rsidR="00DE2520">
        <w:t>Rietavo savivaldybės administracijos direktoriaus 2021 metų veiklos ataskaitai</w:t>
      </w:r>
      <w:bookmarkEnd w:id="6"/>
      <w:r w:rsidR="005D41D1">
        <w:t>.</w:t>
      </w:r>
    </w:p>
    <w:p w14:paraId="71A23F18" w14:textId="77777777" w:rsidR="00DE2520" w:rsidRDefault="00060B1A" w:rsidP="00914800">
      <w:pPr>
        <w:ind w:firstLine="0"/>
      </w:pPr>
      <w:bookmarkStart w:id="7" w:name="_Hlk86912128"/>
      <w:r>
        <w:t xml:space="preserve">                   </w:t>
      </w:r>
      <w:bookmarkEnd w:id="7"/>
      <w:r w:rsidR="00DE2520">
        <w:t>Savivaldybės administracijos direktorius Vytautas Dičiūnas</w:t>
      </w:r>
      <w:r w:rsidR="004A7916">
        <w:t xml:space="preserve"> </w:t>
      </w:r>
      <w:r w:rsidR="005C5264">
        <w:t xml:space="preserve">teikė sprendimo projektą – </w:t>
      </w:r>
      <w:r w:rsidR="005E01FF">
        <w:t>p</w:t>
      </w:r>
      <w:r w:rsidR="00914800" w:rsidRPr="00936BB5">
        <w:rPr>
          <w:lang w:eastAsia="lt-LT"/>
        </w:rPr>
        <w:t xml:space="preserve">ritarti </w:t>
      </w:r>
      <w:r w:rsidR="00DE2520">
        <w:t>Rietavo savivaldybės administracijos direktoriaus 2021 metų veiklos ataskaitai</w:t>
      </w:r>
      <w:r w:rsidR="00DE2520" w:rsidRPr="00936BB5">
        <w:rPr>
          <w:lang w:eastAsia="lt-LT"/>
        </w:rPr>
        <w:t xml:space="preserve"> </w:t>
      </w:r>
      <w:r w:rsidR="00914800" w:rsidRPr="00936BB5">
        <w:rPr>
          <w:lang w:eastAsia="lt-LT"/>
        </w:rPr>
        <w:t>(pridedama).  </w:t>
      </w:r>
      <w:r w:rsidR="005D41D1">
        <w:t xml:space="preserve"> </w:t>
      </w:r>
    </w:p>
    <w:p w14:paraId="56B09318" w14:textId="283A551A" w:rsidR="00914800" w:rsidRDefault="005D41D1" w:rsidP="00914800">
      <w:pPr>
        <w:ind w:firstLine="0"/>
      </w:pPr>
      <w:r>
        <w:t xml:space="preserve">     </w:t>
      </w:r>
      <w:r w:rsidR="00C54A04">
        <w:t xml:space="preserve"> </w:t>
      </w:r>
      <w:r w:rsidR="00A61BDE">
        <w:t xml:space="preserve">            </w:t>
      </w:r>
      <w:r w:rsidR="00820FE7">
        <w:t xml:space="preserve"> Savivaldybės administracijos direktorius Vytautas Dičiūnas: </w:t>
      </w:r>
      <w:r w:rsidR="00DD1B6E">
        <w:t>Administracijos struktūroje pokyčių nebuvo. 2021 m. įvyko 12 konkursų darbo vietoms užimti. Naujai paskirti 2 seniūnai. Darbuotojų skaičius nepakito. Keletas darbuotojų po konkurso iš darbuotojų, dirbančių pagal darbo sutartį, tapo valstybės tarnautojais. Praėję metai atnešė daug iššūkių</w:t>
      </w:r>
      <w:r w:rsidR="00E92EF0">
        <w:t xml:space="preserve">, pandemijos metu organizuotas darbas </w:t>
      </w:r>
      <w:r w:rsidR="00DD1B6E">
        <w:t>nuotoliniu būdu</w:t>
      </w:r>
      <w:r w:rsidR="00E92EF0">
        <w:t xml:space="preserve">. Padėkojo merui, Tarybos nariams už pagalbą, darbuotojams, skyrių vedėjams – už susiklausymą. </w:t>
      </w:r>
      <w:r w:rsidR="00DD1B6E">
        <w:t xml:space="preserve"> </w:t>
      </w:r>
    </w:p>
    <w:p w14:paraId="60DF87A2" w14:textId="54C77386" w:rsidR="00E92EF0" w:rsidRDefault="00E92EF0" w:rsidP="00914800">
      <w:pPr>
        <w:ind w:firstLine="0"/>
      </w:pPr>
      <w:r>
        <w:t xml:space="preserve">                   Tarybos narys Albinas Maslauskas padėkojo už išsamią ataskaitą. Pastebėjo, kad ataskaitoje seniūnijos dirba puikiai, tik Tverų seniūnija nurodė, kad turi problemų, todė</w:t>
      </w:r>
      <w:r w:rsidR="002707C2">
        <w:t>l 2022 m. raginu visą dėmesį sutelkti į šią seniūniją.</w:t>
      </w:r>
    </w:p>
    <w:p w14:paraId="02A7C6FB" w14:textId="1E515156" w:rsidR="002707C2" w:rsidRDefault="002707C2" w:rsidP="00914800">
      <w:pPr>
        <w:ind w:firstLine="0"/>
      </w:pPr>
      <w:r>
        <w:t xml:space="preserve">                   Savivaldybės administracijos direktorius Vytautas Dičiūnas: Tverų seniūnija nėra nuskriausta. Dėmesys rodomas visoms vienodai. Ginčų darbe turime įvairių, bet viską išsprendžiame. Ieškome kompromisų. </w:t>
      </w:r>
    </w:p>
    <w:p w14:paraId="1BA2B2CB" w14:textId="77777777" w:rsidR="0062415E" w:rsidRDefault="000B30B5" w:rsidP="00914800">
      <w:pPr>
        <w:ind w:firstLine="0"/>
      </w:pPr>
      <w:r>
        <w:t xml:space="preserve">                   Tarybos narys Algimantas Mickus atkreipė dėmesį į netikslumus ataskaitoje. Dokumentų valdymo ir teisės skyrius nurodė, kad 2022 m. parengta ir užregistruota direktoriaus įsakymų. Savivaldybės Centralizuota vidaus audito tarnyba nurodė, kad 2020 metais tarnybos vedėjui nebuvo pavesta atlikti užduočių. </w:t>
      </w:r>
    </w:p>
    <w:p w14:paraId="1E1D8B66" w14:textId="77777777" w:rsidR="0062415E" w:rsidRDefault="0062415E" w:rsidP="00914800">
      <w:pPr>
        <w:ind w:firstLine="0"/>
      </w:pPr>
      <w:r>
        <w:t xml:space="preserve">                   Savivaldybės administracijos direktorius Vytautas Dičiūnas: darbuotojai suklydo. Turi būti 2021 m. </w:t>
      </w:r>
    </w:p>
    <w:p w14:paraId="0A439227" w14:textId="77777777" w:rsidR="0062415E" w:rsidRDefault="0062415E" w:rsidP="00914800">
      <w:pPr>
        <w:ind w:firstLine="0"/>
      </w:pPr>
      <w:r>
        <w:t xml:space="preserve">                    Tarybos narys Alfredas Mockus klausė, kaip atsitinka, kad kiekvienais metais yra Tarybos sprendimų, kurie nevykdomi? 2020 m. kalbėjome apie švietimo pagalbos specialistų etatų formavimą, 2021 m. sprendžiant valytojų darbo krūvio didinimą, pamatėme, kad ir jų etatai yra netinkamai formuojami. Vadinasi, darbuotojai dirbo didesniu krūviu, negu buvo numatyta Tarybos. Kodėl taip atsitinka?</w:t>
      </w:r>
    </w:p>
    <w:p w14:paraId="181D73BC" w14:textId="77777777" w:rsidR="007B38BB" w:rsidRDefault="0062415E" w:rsidP="00914800">
      <w:pPr>
        <w:ind w:firstLine="0"/>
      </w:pPr>
      <w:r>
        <w:t xml:space="preserve">                   </w:t>
      </w:r>
      <w:r w:rsidR="007B38BB">
        <w:t xml:space="preserve">Savivaldybės meras Antanas Černeckis: į klausimą turėtų atsakyti įstaigų vadovai, o ne Administracijos direktorius. </w:t>
      </w:r>
    </w:p>
    <w:p w14:paraId="1E76E7F6" w14:textId="52AD7D31" w:rsidR="00306E8D" w:rsidRDefault="007B38BB" w:rsidP="00914800">
      <w:pPr>
        <w:ind w:firstLine="0"/>
      </w:pPr>
      <w:r>
        <w:t xml:space="preserve">                   Tarybos narys Augustas Šlimas: direktorius pasakė, kad su visais iššūkiais susitvarkytų. Buvo atvejis, kai gyventojui audra nunešė namo stogą. Kiek teko bendrauti su nukentėjusiuoju, niekas – nei Administracijos vadovai, </w:t>
      </w:r>
      <w:r w:rsidR="00306E8D">
        <w:t xml:space="preserve">nei </w:t>
      </w:r>
      <w:r>
        <w:t xml:space="preserve">darbo saugos specialistai, </w:t>
      </w:r>
      <w:r w:rsidR="00306E8D">
        <w:t xml:space="preserve">nei </w:t>
      </w:r>
      <w:r>
        <w:t xml:space="preserve">seniūnas, </w:t>
      </w:r>
      <w:r w:rsidR="00306E8D">
        <w:t xml:space="preserve">nei </w:t>
      </w:r>
      <w:r>
        <w:t xml:space="preserve">Tarybos nariai – </w:t>
      </w:r>
      <w:r w:rsidR="00306E8D">
        <w:t>niekas nepasidomėjo, gal reikia kokios pagalbos. Iššūkį turėjote, bet į jį nebuvo sureaguota.</w:t>
      </w:r>
    </w:p>
    <w:p w14:paraId="30AA1FE4" w14:textId="7AA4FEA9" w:rsidR="000B30B5" w:rsidRDefault="00306E8D" w:rsidP="00914800">
      <w:pPr>
        <w:ind w:firstLine="0"/>
      </w:pPr>
      <w:r>
        <w:lastRenderedPageBreak/>
        <w:t xml:space="preserve">                   </w:t>
      </w:r>
      <w:r w:rsidR="0062415E">
        <w:t xml:space="preserve">Savivaldybės administracijos direktorius Vytautas Dičiūnas: </w:t>
      </w:r>
      <w:r>
        <w:t xml:space="preserve">gyventojai įsitikinę, kad kažkas turi pamatyti. Visko pamatyti neįmanoma. </w:t>
      </w:r>
    </w:p>
    <w:p w14:paraId="792FC2EF" w14:textId="77777777" w:rsidR="003C5671" w:rsidRDefault="00306E8D" w:rsidP="00914800">
      <w:pPr>
        <w:ind w:firstLine="0"/>
      </w:pPr>
      <w:r>
        <w:t xml:space="preserve">                   Tarybos narys Viktoras Krajinas: negalėčiau teigti, kad daug sprendimų direktorius nevykdo. Turiu prašymą atkreipti dėmesį į </w:t>
      </w:r>
      <w:r w:rsidR="003C5671">
        <w:t>projektus, kurie bus vykdomi. Atsižvelgti į tai, kiek jis reikalingas, tinkamas ir pan. Atkreipti dėmesį į medžiagų kokybę.</w:t>
      </w:r>
    </w:p>
    <w:p w14:paraId="26CA94CE" w14:textId="68DC7080" w:rsidR="00306E8D" w:rsidRDefault="003C5671" w:rsidP="00914800">
      <w:pPr>
        <w:ind w:firstLine="0"/>
      </w:pPr>
      <w:r>
        <w:t xml:space="preserve">                   Savivaldybės administracijos direktorius Vytautas Dičiūnas: visi projektai išsamiai vertinami. Stengiamės, bet darbų eigoje pamatome, kad kažkas netinka. Jeigu įmanoma, stengiamės pakeisti, bet būna visko.  </w:t>
      </w:r>
    </w:p>
    <w:p w14:paraId="1EF63909" w14:textId="77777777" w:rsidR="003C5671" w:rsidRDefault="00322466" w:rsidP="00914800">
      <w:pPr>
        <w:ind w:firstLine="0"/>
      </w:pPr>
      <w:r>
        <w:t xml:space="preserve">                  </w:t>
      </w:r>
      <w:r w:rsidR="00E257F7">
        <w:t xml:space="preserve"> </w:t>
      </w:r>
      <w:r w:rsidR="003C5671">
        <w:t>Tarybos narys Alfredas Mockus: ar Administracijoje nėra darbuotojo, kuris galėtų palydėti gyventoją pas atitinkamą specialistą?</w:t>
      </w:r>
    </w:p>
    <w:p w14:paraId="167760DA" w14:textId="2D81D9B7" w:rsidR="00325EC4" w:rsidRDefault="003C5671" w:rsidP="00E01A1D">
      <w:pPr>
        <w:ind w:firstLine="0"/>
      </w:pPr>
      <w:r>
        <w:t xml:space="preserve">                   Savivaldybės administracijos direktorius Vytautas Dičiūnas: </w:t>
      </w:r>
      <w:r w:rsidR="00E01A1D">
        <w:t xml:space="preserve">gyventojo, kurį jūs turite omenyje, situacija mums žinoma ir su jo problema dirbama nuo 1992 m. Visi specialistai savo nuomonę išsakė, pareiškė. Daugiau niekuo negalime padėti. </w:t>
      </w:r>
    </w:p>
    <w:p w14:paraId="7ED28AD8" w14:textId="2845F5D1" w:rsidR="003944D4" w:rsidRPr="007D4DE3" w:rsidRDefault="00914800" w:rsidP="00914800">
      <w:pPr>
        <w:ind w:firstLine="0"/>
      </w:pPr>
      <w:r>
        <w:t xml:space="preserve">                   </w:t>
      </w:r>
      <w:r w:rsidR="003944D4" w:rsidRPr="007D4DE3">
        <w:t xml:space="preserve">Balsuota už pateiktą sprendimo projektą – </w:t>
      </w:r>
      <w:r w:rsidR="003A0533">
        <w:t>1</w:t>
      </w:r>
      <w:r w:rsidR="008B0354">
        <w:t>6</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07CF1E0A"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4A7916">
        <w:t xml:space="preserve">Pritarimas </w:t>
      </w:r>
      <w:r w:rsidR="00DE2520">
        <w:t>Rietavo savivaldybės Kontrolės ir audito tarnybos 2021 metų veiklos ataskaitai</w:t>
      </w:r>
      <w:r w:rsidR="005D41D1">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52A0AD0B" w14:textId="6F2C570C" w:rsidR="00914800" w:rsidRDefault="00C54A04" w:rsidP="00914800">
      <w:pPr>
        <w:autoSpaceDE w:val="0"/>
        <w:autoSpaceDN w:val="0"/>
        <w:adjustRightInd w:val="0"/>
        <w:ind w:firstLine="1080"/>
      </w:pPr>
      <w:r>
        <w:rPr>
          <w:i/>
        </w:rPr>
        <w:t xml:space="preserve"> </w:t>
      </w:r>
      <w:r w:rsidR="00DE2520">
        <w:t xml:space="preserve">Kontrolės komiteto pirmininkas Juozas Barsteiga </w:t>
      </w:r>
      <w:r w:rsidR="004A7916">
        <w:t xml:space="preserve">teikė sprendimo projektą – </w:t>
      </w:r>
      <w:bookmarkStart w:id="8" w:name="_Hlk96419441"/>
      <w:r w:rsidR="004A7916">
        <w:t>p</w:t>
      </w:r>
      <w:r w:rsidR="004A7916" w:rsidRPr="00936BB5">
        <w:rPr>
          <w:lang w:eastAsia="lt-LT"/>
        </w:rPr>
        <w:t>ritarti</w:t>
      </w:r>
      <w:bookmarkEnd w:id="8"/>
      <w:r w:rsidR="004A7916">
        <w:t xml:space="preserve"> </w:t>
      </w:r>
      <w:r w:rsidR="00DE2520">
        <w:t xml:space="preserve">Rietavo savivaldybės Kontrolės ir audito tarnybos 2021 metų veiklos ataskaitai </w:t>
      </w:r>
      <w:r w:rsidR="00914800">
        <w:t>(pridedama).</w:t>
      </w:r>
    </w:p>
    <w:p w14:paraId="13144F37" w14:textId="13045B4D" w:rsidR="00DE2520" w:rsidRDefault="007863D5" w:rsidP="00914800">
      <w:pPr>
        <w:autoSpaceDE w:val="0"/>
        <w:autoSpaceDN w:val="0"/>
        <w:adjustRightInd w:val="0"/>
        <w:ind w:firstLine="1080"/>
      </w:pPr>
      <w:r>
        <w:t xml:space="preserve"> Savivaldybės kontrolierė Janina Gedmintienė: ataskaita nėra didelė, kadangi mūsų pagrindinis uždavinys – atlikti auditus. Jų ataskaitos skelbiamos viešai. </w:t>
      </w:r>
    </w:p>
    <w:p w14:paraId="292F5178" w14:textId="62363CC5" w:rsidR="007863D5" w:rsidRDefault="007863D5" w:rsidP="00914800">
      <w:pPr>
        <w:autoSpaceDE w:val="0"/>
        <w:autoSpaceDN w:val="0"/>
        <w:adjustRightInd w:val="0"/>
        <w:ind w:firstLine="1080"/>
      </w:pPr>
      <w:r>
        <w:t xml:space="preserve"> Tarybos narys Viktoras Krajinas: kas jus, kaip kontrolierę, po atliktų auditų labiausiai neramina?</w:t>
      </w:r>
    </w:p>
    <w:p w14:paraId="55C62D21" w14:textId="0B5D58AC" w:rsidR="007863D5" w:rsidRDefault="007863D5" w:rsidP="00914800">
      <w:pPr>
        <w:autoSpaceDE w:val="0"/>
        <w:autoSpaceDN w:val="0"/>
        <w:adjustRightInd w:val="0"/>
        <w:ind w:firstLine="1080"/>
      </w:pPr>
      <w:r>
        <w:t xml:space="preserve"> Savivaldybės kontrolierė Janina Gedmintienė: kiekvienąkart problemos yra kitokios. </w:t>
      </w:r>
      <w:r w:rsidR="007D648C">
        <w:t xml:space="preserve">Praėjusiais metais labiausiai neramino neteisinga apskaita viešosiose įstaigose. Joms sudėtinga buvo pereiti prie biudžetinės apskaitos. Negaliu sakyti, kad problemą išsprendėme. </w:t>
      </w:r>
    </w:p>
    <w:p w14:paraId="5DC4ACC9" w14:textId="77777777" w:rsidR="007D648C" w:rsidRDefault="001D1B02" w:rsidP="00914800">
      <w:pPr>
        <w:autoSpaceDE w:val="0"/>
        <w:autoSpaceDN w:val="0"/>
        <w:adjustRightInd w:val="0"/>
        <w:ind w:firstLine="1080"/>
      </w:pPr>
      <w:r>
        <w:t xml:space="preserve"> Tarybos narys Alfredas Mockus</w:t>
      </w:r>
      <w:r w:rsidR="007D648C">
        <w:t>: kuo ypatinga MyLobSter programa, apie kurią tiek daug kalbėta Kontrolės komiteto posėdyje?</w:t>
      </w:r>
    </w:p>
    <w:p w14:paraId="46A6350A" w14:textId="77777777" w:rsidR="003B0D38" w:rsidRDefault="007D648C" w:rsidP="00914800">
      <w:pPr>
        <w:autoSpaceDE w:val="0"/>
        <w:autoSpaceDN w:val="0"/>
        <w:adjustRightInd w:val="0"/>
        <w:ind w:firstLine="1080"/>
      </w:pPr>
      <w:r>
        <w:t xml:space="preserve"> Savivaldybės kontrolierė Janina Gedmintienė: </w:t>
      </w:r>
      <w:r w:rsidR="001D1B02">
        <w:t xml:space="preserve"> </w:t>
      </w:r>
      <w:r>
        <w:t xml:space="preserve">ši programa konsoliduoja pagrindinius apskaitos dokumentus. </w:t>
      </w:r>
      <w:r w:rsidR="00217F73">
        <w:t xml:space="preserve">Biudžetinės įstaigos tam tikrus dalykus turi apskaityti vienodai. Visų įstaigų buhalteriai jau dirba su šia programa, problemų kyla naujiems darbuotojams. Nuo praėjusių metų atsirado prievolė konsoliduoti finansinius dokumentus ir viešosioms įstaigoms. </w:t>
      </w:r>
      <w:r w:rsidR="003B0D38">
        <w:t xml:space="preserve">Kol kas nesame nusprendę, kaip minėtos įstaigos dirbs su šia programa: ar jos įsigis programą, ar ieškos kitų kelių. </w:t>
      </w:r>
    </w:p>
    <w:p w14:paraId="5FA675B1" w14:textId="3B15F9DB" w:rsidR="001D1B02" w:rsidRDefault="003B0D38" w:rsidP="00914800">
      <w:pPr>
        <w:autoSpaceDE w:val="0"/>
        <w:autoSpaceDN w:val="0"/>
        <w:adjustRightInd w:val="0"/>
        <w:ind w:firstLine="1080"/>
      </w:pPr>
      <w:r>
        <w:t xml:space="preserve"> Savivaldybės meras Antanas Černeckis: reikia atkreipti dėmesį į tai, kad dirbti šia programa yra mūsų reikalavimas. Mažoms įstaigoms reikės sumokėti apie 1,5 tūkst. Eur, kad galėtų ją nusipirkti. </w:t>
      </w:r>
      <w:r w:rsidR="001D1B02">
        <w:t xml:space="preserve">pateikė </w:t>
      </w:r>
      <w:r w:rsidR="00570FB6">
        <w:t xml:space="preserve">tuos pačius klausimus, kaip ir ankstesnių įstaigų vadovams. </w:t>
      </w:r>
    </w:p>
    <w:p w14:paraId="7919076C" w14:textId="1407FF30" w:rsidR="00F02D29" w:rsidRPr="00D17458" w:rsidRDefault="00FD1223" w:rsidP="00FD1223">
      <w:pPr>
        <w:autoSpaceDE w:val="0"/>
        <w:autoSpaceDN w:val="0"/>
        <w:adjustRightInd w:val="0"/>
        <w:ind w:firstLine="0"/>
      </w:pPr>
      <w:r>
        <w:t xml:space="preserve">             </w:t>
      </w:r>
      <w:r w:rsidR="00E83539">
        <w:t xml:space="preserve">    </w:t>
      </w:r>
      <w:r w:rsidR="00914800">
        <w:t xml:space="preserve">   </w:t>
      </w:r>
      <w:r w:rsidR="00F02D29" w:rsidRPr="00D17458">
        <w:t>Balsuota už</w:t>
      </w:r>
      <w:r w:rsidR="00877F61" w:rsidRPr="00D17458">
        <w:t xml:space="preserve"> pateiktą sprendimo projektą – </w:t>
      </w:r>
      <w:r>
        <w:t>16</w:t>
      </w:r>
      <w:r w:rsidR="003A0533">
        <w:t xml:space="preserve"> už</w:t>
      </w:r>
      <w:r w:rsidR="003A0533" w:rsidRPr="007D4DE3">
        <w:t>.</w:t>
      </w:r>
    </w:p>
    <w:p w14:paraId="503EB7F7" w14:textId="7019AF9A"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55BF26A4"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DE2520">
        <w:t>Rietavo savivaldybės 2022 metų biudžeto padidinimas</w:t>
      </w:r>
      <w:r w:rsidR="00846B08">
        <w:t>.</w:t>
      </w:r>
    </w:p>
    <w:p w14:paraId="24840433" w14:textId="050518CE" w:rsidR="00DE2520" w:rsidRDefault="00DE2520" w:rsidP="00DE2520">
      <w:pPr>
        <w:shd w:val="solid" w:color="FFFFFF" w:fill="FFFFFF"/>
        <w:tabs>
          <w:tab w:val="left" w:pos="1134"/>
        </w:tabs>
        <w:contextualSpacing/>
      </w:pPr>
      <w:r>
        <w:t xml:space="preserve">       Finansų skyriaus vedėja Kristina Pužauskienė </w:t>
      </w:r>
      <w:r w:rsidR="005E0F7A">
        <w:t xml:space="preserve">teikė sprendimo projektą – </w:t>
      </w:r>
      <w:r>
        <w:t>p</w:t>
      </w:r>
      <w:r w:rsidRPr="003633AF">
        <w:t>adidinti Rietavo savivaldybė</w:t>
      </w:r>
      <w:r>
        <w:t>s 2022 m. biudžeto pajamas 661,414</w:t>
      </w:r>
      <w:r w:rsidRPr="003633AF">
        <w:t xml:space="preserve"> tūkst. Eur, iš jų:</w:t>
      </w:r>
      <w:r>
        <w:t xml:space="preserve"> specialioji tikslinė dotacija – 614,2 tūkst. Eur (vietinės reikšmės keliams); specialioji tikslinė dotacija – 44,8 tūkst. Eur (būsto šildymo kompensacijoms teikti); specialioji tikslinė dotacija iš kitų valdymo lygių – 2,414 tūkst. Eur (kompensacija patirtoms išlaidoms dėl COVID-19 ligos).</w:t>
      </w:r>
    </w:p>
    <w:p w14:paraId="77A1D9DD" w14:textId="6BE7633E" w:rsidR="00DE2520" w:rsidRDefault="00DE2520" w:rsidP="00DE2520">
      <w:pPr>
        <w:shd w:val="solid" w:color="FFFFFF" w:fill="FFFFFF"/>
        <w:tabs>
          <w:tab w:val="left" w:pos="1134"/>
        </w:tabs>
        <w:contextualSpacing/>
      </w:pPr>
      <w:r>
        <w:t xml:space="preserve">       Pakeisti Rietavo savivaldybės tarybos 2022 m. vasario 24 d. sprendimo Nr. T1-21 1.1. ir 1.3. punktus ir juos išdėstyti taip:</w:t>
      </w:r>
    </w:p>
    <w:p w14:paraId="172FDC1D" w14:textId="7D436133" w:rsidR="00DE2520" w:rsidRPr="00DE2520" w:rsidRDefault="00DE2520" w:rsidP="00DE2520">
      <w:pPr>
        <w:pStyle w:val="Sraopastraipa"/>
        <w:shd w:val="solid" w:color="FFFFFF" w:fill="FFFFFF"/>
        <w:tabs>
          <w:tab w:val="left" w:pos="1276"/>
        </w:tabs>
        <w:ind w:left="0"/>
        <w:jc w:val="both"/>
      </w:pPr>
      <w:r w:rsidRPr="00DE2520">
        <w:t xml:space="preserve">              </w:t>
      </w:r>
      <w:r>
        <w:t xml:space="preserve">     </w:t>
      </w:r>
      <w:r w:rsidRPr="00DE2520">
        <w:t>„1.1.   pajamas – 13106,258 tūkst. Eur, iš jų iš Savivaldybės išlaikomų įstaigų pajamų už teikiamas paslaugas ir patalpų nuomą įmokas į Savivaldybės biudžetą – 160,0 tūkst. Eur ir 2021 metų nepanaudotų biudžeto lėšų likutį – 621,786 tūkst. Eur;“</w:t>
      </w:r>
    </w:p>
    <w:p w14:paraId="221BFC82" w14:textId="6EB6F9E6" w:rsidR="00DE2520" w:rsidRPr="00DE2520" w:rsidRDefault="00DE2520" w:rsidP="00DE2520">
      <w:pPr>
        <w:pStyle w:val="Sraopastraipa"/>
        <w:shd w:val="solid" w:color="FFFFFF" w:fill="FFFFFF"/>
        <w:tabs>
          <w:tab w:val="left" w:pos="1276"/>
        </w:tabs>
        <w:ind w:left="0"/>
        <w:jc w:val="both"/>
      </w:pPr>
      <w:r w:rsidRPr="00DE2520">
        <w:t xml:space="preserve">              </w:t>
      </w:r>
      <w:r>
        <w:t xml:space="preserve">     </w:t>
      </w:r>
      <w:r w:rsidRPr="00DE2520">
        <w:t>„1.3. asignavimus – 12793,503 tūkst. Eur ir 312,755 tūkst. Eur paskoloms grąžinti“.</w:t>
      </w:r>
    </w:p>
    <w:p w14:paraId="1185784A" w14:textId="731CA973" w:rsidR="00DE2520" w:rsidRDefault="00DE2520" w:rsidP="00DE2520">
      <w:pPr>
        <w:shd w:val="solid" w:color="FFFFFF" w:fill="FFFFFF"/>
        <w:tabs>
          <w:tab w:val="left" w:pos="1134"/>
        </w:tabs>
        <w:contextualSpacing/>
      </w:pPr>
      <w:r>
        <w:lastRenderedPageBreak/>
        <w:t xml:space="preserve">       Padidinti asignavimus 661,414 tūkst. Eur, iš jų: Rietavo savivaldybės administracijai 5-oje programoje vietinės reikšmės kelių priežiūrai ir plėtrai – 614,2 tūkst. Eur, iš jų ilgalaikiam turtui – 403,5 tūkst. Eur, prekėms ir paslaugoms – 210,7 tūkst. Eur; Rietavo savivaldybės Socialinių reikalų ir civilinės metrikacijos skyriui 2-oje programoje kompensacijai šildymui – 22,4 tūkst. Eur, iš jų prekėms ir paslaugoms – 22,4 tūkst. Eur, kompensacijai kietam kurui – 22,4 tūkst. Eur, iš jų prekėms ir paslaugoms – 22,4 tūkst. Eur, g</w:t>
      </w:r>
      <w:r w:rsidRPr="009C6A7D">
        <w:t>lobos lovo</w:t>
      </w:r>
      <w:r>
        <w:t>m</w:t>
      </w:r>
      <w:r w:rsidRPr="009C6A7D">
        <w:t>s Rietavo PSPC</w:t>
      </w:r>
      <w:r>
        <w:t xml:space="preserve"> – 1,5 tūkst. Eur, iš jų prekėms ir paslaugoms – 1,5 tūkst. Eur, vienkartinėms išmokoms – 0,184 tūkst. Eur, iš jų prekėms ir paslaugoms – 0,184 tūkst. Eur; Medingėnų seniūnijai 3-oje programoje valdymui – 0,730 tūkst. Eur, iš jų socialinėms (materialinėms) išmokoms mokėti – 0,730 tūkst. Eur.</w:t>
      </w:r>
    </w:p>
    <w:p w14:paraId="5BF0FA09" w14:textId="2C87504A" w:rsidR="00DE2520" w:rsidRDefault="00DE2520" w:rsidP="00DE2520">
      <w:pPr>
        <w:shd w:val="solid" w:color="FFFFFF" w:fill="FFFFFF"/>
        <w:tabs>
          <w:tab w:val="left" w:pos="1134"/>
        </w:tabs>
        <w:contextualSpacing/>
      </w:pPr>
      <w:r>
        <w:t xml:space="preserve">        Perskirstyti asignavimus: sumažinti Rietavo savivaldybės Finansų skyriui 6-oje programoje paskolos dengimui – 26,0 tūkst. Eur, iš jų ilgalaikiam turtui – 26,0 tūkst. Eur; padidinti Rietavo savivaldybės administracijai 5-oje programoje projektavimo ir rekonstrukcijos darbams – 26,0 tūkst. Eur, iš jų ilgalaikiam turtui – 26,0 tūkst. Eur.</w:t>
      </w:r>
    </w:p>
    <w:p w14:paraId="6C720C3A" w14:textId="46815C8D" w:rsidR="003A0533" w:rsidRPr="00D17458" w:rsidRDefault="00914800" w:rsidP="00914800">
      <w:pPr>
        <w:pStyle w:val="Sraopastraipa"/>
        <w:shd w:val="solid" w:color="FFFFFF" w:fill="FFFFFF"/>
        <w:tabs>
          <w:tab w:val="left" w:pos="993"/>
        </w:tabs>
        <w:ind w:left="0"/>
        <w:contextualSpacing/>
        <w:jc w:val="both"/>
      </w:pPr>
      <w:r>
        <w:rPr>
          <w:color w:val="000000"/>
        </w:rPr>
        <w:t xml:space="preserve">                  </w:t>
      </w:r>
      <w:r w:rsidR="007E50DB">
        <w:rPr>
          <w:color w:val="000000"/>
        </w:rPr>
        <w:t xml:space="preserve"> </w:t>
      </w:r>
      <w:r w:rsidR="00420CF7">
        <w:rPr>
          <w:color w:val="000000"/>
        </w:rPr>
        <w:t xml:space="preserve"> </w:t>
      </w:r>
      <w:r w:rsidR="00D43B05" w:rsidRPr="00D17458">
        <w:t>Balsuota už pateiktą sprendimo projektą –</w:t>
      </w:r>
      <w:r w:rsidR="00D840FD">
        <w:t xml:space="preserve"> 16</w:t>
      </w:r>
      <w:r w:rsidR="003A0533">
        <w:t xml:space="preserve"> už</w:t>
      </w:r>
      <w:r w:rsidR="003A0533" w:rsidRPr="007D4DE3">
        <w:t>.</w:t>
      </w:r>
    </w:p>
    <w:p w14:paraId="6E4C0D32" w14:textId="4504F2D9"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093F383C" w:rsidR="00DB6AE5" w:rsidRDefault="00863BDB" w:rsidP="00930788">
      <w:pPr>
        <w:pStyle w:val="Sraopastraipa"/>
        <w:numPr>
          <w:ilvl w:val="0"/>
          <w:numId w:val="5"/>
        </w:numPr>
        <w:ind w:left="0" w:firstLine="1134"/>
        <w:contextualSpacing/>
      </w:pPr>
      <w:r>
        <w:t xml:space="preserve">SVARSTYTA. </w:t>
      </w:r>
      <w:r w:rsidR="00BD2589">
        <w:t>Nemokamas keleivių vežimas vietinio reguliaraus susisiekimo autobusų maršrutais Rietavo savivaldybėje</w:t>
      </w:r>
      <w:r w:rsidR="00930788">
        <w:t>.</w:t>
      </w:r>
    </w:p>
    <w:p w14:paraId="15CEA337" w14:textId="405E4303" w:rsidR="00BD2589" w:rsidRPr="00A026A3" w:rsidRDefault="00BD2589" w:rsidP="00BD2589">
      <w:pPr>
        <w:rPr>
          <w:szCs w:val="24"/>
          <w:lang w:val="pt-BR" w:eastAsia="lt-LT"/>
        </w:rPr>
      </w:pPr>
      <w:bookmarkStart w:id="9" w:name="_Hlk94104511"/>
      <w:r>
        <w:t xml:space="preserve">       </w:t>
      </w:r>
      <w:r w:rsidR="00D17FD2">
        <w:t xml:space="preserve">Švietimo, kultūros ir sporto komiteto pirmininkė Eglė Fabijonavičienė </w:t>
      </w:r>
      <w:bookmarkEnd w:id="9"/>
      <w:r w:rsidR="00172DDD" w:rsidRPr="00DB6AE5">
        <w:t>teikė sprendimo projektą</w:t>
      </w:r>
      <w:r w:rsidR="00172DDD">
        <w:t xml:space="preserve"> – </w:t>
      </w:r>
      <w:r>
        <w:t>n</w:t>
      </w:r>
      <w:r w:rsidRPr="00A026A3">
        <w:rPr>
          <w:szCs w:val="24"/>
          <w:lang w:val="pt-BR" w:eastAsia="lt-LT"/>
        </w:rPr>
        <w:t xml:space="preserve">ustatyti, kad nuo 2022 m. </w:t>
      </w:r>
      <w:r>
        <w:rPr>
          <w:szCs w:val="24"/>
          <w:lang w:val="pt-BR" w:eastAsia="lt-LT"/>
        </w:rPr>
        <w:t>b</w:t>
      </w:r>
      <w:r w:rsidRPr="00A026A3">
        <w:rPr>
          <w:szCs w:val="24"/>
          <w:lang w:val="pt-BR" w:eastAsia="lt-LT"/>
        </w:rPr>
        <w:t>alandžio 1 d. visiems keleiviams, važiuojantiems Rietavo savivaldybės vietinio  reguliaraus susisiekimo autobusų maršrutais, taikoma 100 proc. nuolaida.</w:t>
      </w:r>
    </w:p>
    <w:p w14:paraId="02B79A6F" w14:textId="047DF2DE" w:rsidR="00BD2589" w:rsidRDefault="00BD2589" w:rsidP="00BD2589">
      <w:pPr>
        <w:ind w:firstLine="567"/>
      </w:pPr>
      <w:r>
        <w:rPr>
          <w:szCs w:val="24"/>
          <w:lang w:val="pt-BR" w:eastAsia="lt-LT"/>
        </w:rPr>
        <w:t xml:space="preserve">         </w:t>
      </w:r>
      <w:r w:rsidRPr="0011460F">
        <w:rPr>
          <w:szCs w:val="24"/>
          <w:lang w:val="pt-BR" w:eastAsia="lt-LT"/>
        </w:rPr>
        <w:t>Pripažinti netekusiais galios:</w:t>
      </w:r>
      <w:r>
        <w:rPr>
          <w:szCs w:val="24"/>
          <w:lang w:val="pt-BR" w:eastAsia="lt-LT"/>
        </w:rPr>
        <w:t xml:space="preserve"> </w:t>
      </w:r>
      <w:r w:rsidRPr="0011460F">
        <w:rPr>
          <w:szCs w:val="24"/>
          <w:lang w:val="pt-BR" w:eastAsia="lt-LT"/>
        </w:rPr>
        <w:t>Rietavo savivaldybės tarybos 2010 m. gruodžio 28 d. sprendimą Nr. T1-286 „Dėl keleivių ir moksleivių vežimo vietiniais maršrutais įkainio patvirtinimo</w:t>
      </w:r>
      <w:r w:rsidRPr="0011460F">
        <w:t>“</w:t>
      </w:r>
      <w:r>
        <w:t xml:space="preserve">, </w:t>
      </w:r>
      <w:r w:rsidRPr="0011460F">
        <w:rPr>
          <w:szCs w:val="24"/>
          <w:lang w:val="pt-BR" w:eastAsia="lt-LT"/>
        </w:rPr>
        <w:t>Rietavo savivaldybės tarybos 2011 m. birželio 16 d. sprendimą Nr. T1-110 „Dėl keleivių ir moksleivių vežimo vietiniais maršrutais įkainio patvirtinimo</w:t>
      </w:r>
      <w:r w:rsidRPr="0011460F">
        <w:t>“.</w:t>
      </w:r>
    </w:p>
    <w:p w14:paraId="6EDAE964" w14:textId="375383D5" w:rsidR="00BD2589" w:rsidRDefault="003C2163" w:rsidP="00BD2589">
      <w:pPr>
        <w:ind w:firstLine="567"/>
      </w:pPr>
      <w:r>
        <w:t xml:space="preserve">          Tarybos narys Algimantas Mickus: gal buvo paskaičiuota, kiek keleivių norėtų pasinaudoti šia paslauga?</w:t>
      </w:r>
    </w:p>
    <w:p w14:paraId="19F54358" w14:textId="396EBCD0" w:rsidR="003C2163" w:rsidRDefault="003C2163" w:rsidP="00BD2589">
      <w:pPr>
        <w:ind w:firstLine="567"/>
      </w:pPr>
      <w:r>
        <w:t xml:space="preserve">          Savivaldybės meras Antanas Černeckis: Tarybos ir mero ataskaitoje buvo paminėta, kiek keleivių pasinaudojo ta paslauga. Į tai ir galima orientuotis. </w:t>
      </w:r>
    </w:p>
    <w:p w14:paraId="684E464F" w14:textId="0617532C" w:rsidR="003C2163" w:rsidRDefault="003C2163" w:rsidP="00BD2589">
      <w:pPr>
        <w:ind w:firstLine="567"/>
      </w:pPr>
      <w:r>
        <w:t xml:space="preserve">          Tarybos narys Viktoras Krajinas: o jeigu gyventojas norės vykti mokykliniu autobusu? Nemokami dalykai yra gerai</w:t>
      </w:r>
      <w:r w:rsidR="00901DEC">
        <w:t>, tai skatins gyventojus naudotis šia paslauga. Tada ateityje gal reikės pagalvoti ir apie daugiau maršrutų.</w:t>
      </w:r>
    </w:p>
    <w:p w14:paraId="47DE7B9A" w14:textId="628A244D" w:rsidR="00901DEC" w:rsidRPr="0011460F" w:rsidRDefault="00901DEC" w:rsidP="00BD2589">
      <w:pPr>
        <w:ind w:firstLine="567"/>
      </w:pPr>
      <w:r>
        <w:t xml:space="preserve">          Savivaldybės meras Antanas Černeckis: dėl keleivių važiavimo mokykliniais autobusais negaliu nieko pasakyti. Esame užklausę Švietimo, mokslo ir sporto ministerijos. </w:t>
      </w:r>
    </w:p>
    <w:p w14:paraId="5992CC34" w14:textId="711478E4" w:rsidR="003A0533" w:rsidRPr="00D17458" w:rsidRDefault="00C87E69" w:rsidP="003C2163">
      <w:pPr>
        <w:ind w:firstLine="1092"/>
      </w:pPr>
      <w:r>
        <w:t xml:space="preserve"> </w:t>
      </w:r>
      <w:r w:rsidR="00DB6AE5" w:rsidRPr="00D17458">
        <w:t xml:space="preserve">Balsuota už pateiktą sprendimo projektą – </w:t>
      </w:r>
      <w:r w:rsidR="00DB6AE5">
        <w:t>1</w:t>
      </w:r>
      <w:r w:rsidR="003C2163">
        <w:t>6</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08E28D2A"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BD2589">
        <w:rPr>
          <w:iCs/>
        </w:rPr>
        <w:t>Pritarimas bendradarbiavimo sutarties pasirašymui</w:t>
      </w:r>
      <w:r w:rsidR="000739F3">
        <w:rPr>
          <w:iCs/>
        </w:rPr>
        <w:t>.</w:t>
      </w:r>
    </w:p>
    <w:p w14:paraId="13764505" w14:textId="26309BF8" w:rsidR="00BD2589" w:rsidRPr="00C01916" w:rsidRDefault="00DB6AE5" w:rsidP="00BD2589">
      <w:pPr>
        <w:ind w:firstLine="567"/>
        <w:rPr>
          <w:spacing w:val="-4"/>
          <w:szCs w:val="24"/>
          <w:lang w:eastAsia="lt-LT"/>
        </w:rPr>
      </w:pPr>
      <w:r w:rsidRPr="0067115A">
        <w:t xml:space="preserve">      </w:t>
      </w:r>
      <w:r w:rsidR="000941B4" w:rsidRPr="0067115A">
        <w:t xml:space="preserve"> </w:t>
      </w:r>
      <w:r w:rsidR="00BD2589">
        <w:t xml:space="preserve">   Švietimo, kultūros ir sporto komiteto pirmininkė Eglė Fabijonavičienė</w:t>
      </w:r>
      <w:r w:rsidR="00BD2589" w:rsidRPr="0067115A">
        <w:rPr>
          <w:szCs w:val="24"/>
        </w:rPr>
        <w:t xml:space="preserve"> </w:t>
      </w:r>
      <w:r w:rsidR="00342366" w:rsidRPr="0067115A">
        <w:rPr>
          <w:szCs w:val="24"/>
        </w:rPr>
        <w:t xml:space="preserve">teikė sprendimo projektą </w:t>
      </w:r>
      <w:r w:rsidR="00342366" w:rsidRPr="0067115A">
        <w:rPr>
          <w:b/>
          <w:szCs w:val="24"/>
        </w:rPr>
        <w:t xml:space="preserve">– </w:t>
      </w:r>
      <w:r w:rsidR="00BD2589" w:rsidRPr="00BD2589">
        <w:rPr>
          <w:bCs/>
          <w:szCs w:val="24"/>
        </w:rPr>
        <w:t>p</w:t>
      </w:r>
      <w:r w:rsidR="00BD2589">
        <w:rPr>
          <w:szCs w:val="24"/>
          <w:lang w:eastAsia="lt-LT"/>
        </w:rPr>
        <w:t>ritarti Kretingos rajono savivaldybės ir Rietavo savivaldybės bendradarbiavimo sutarties dėl įsitraukimo į kuriamą ir inicijuojamą kultūros kelią „Jurgis Ambraziejus Pabrėža (1771–1849)“ pasirašymui (sutarties projektas pridedamas).</w:t>
      </w:r>
    </w:p>
    <w:p w14:paraId="3B428ABD" w14:textId="0E99B7EE" w:rsidR="00BD2589" w:rsidRDefault="00BD2589" w:rsidP="00BD2589">
      <w:pPr>
        <w:ind w:firstLine="567"/>
        <w:contextualSpacing/>
        <w:rPr>
          <w:szCs w:val="24"/>
          <w:lang w:eastAsia="lt-LT"/>
        </w:rPr>
      </w:pPr>
      <w:r>
        <w:rPr>
          <w:szCs w:val="24"/>
          <w:lang w:eastAsia="lt-LT"/>
        </w:rPr>
        <w:t xml:space="preserve">         Įgalioti Rietavo savivaldybės merą pasirašyti šio sprendimo 1 punkte numatytą sutartį.</w:t>
      </w:r>
    </w:p>
    <w:p w14:paraId="20F913A4" w14:textId="02D137CD" w:rsidR="00342366" w:rsidRPr="0048099C" w:rsidRDefault="000941B4" w:rsidP="00BD2589">
      <w:pPr>
        <w:pStyle w:val="prastasis1"/>
        <w:rPr>
          <w:szCs w:val="24"/>
        </w:rPr>
      </w:pPr>
      <w:r>
        <w:rPr>
          <w:szCs w:val="24"/>
        </w:rPr>
        <w:t xml:space="preserve">     </w:t>
      </w:r>
      <w:r w:rsidR="00B95B20">
        <w:rPr>
          <w:szCs w:val="24"/>
        </w:rPr>
        <w:t xml:space="preserve">  </w:t>
      </w:r>
      <w:r w:rsidR="00342366" w:rsidRPr="0048099C">
        <w:rPr>
          <w:szCs w:val="24"/>
        </w:rPr>
        <w:t xml:space="preserve">Balsuota už pateiktą sprendimo projektą – </w:t>
      </w:r>
      <w:r w:rsidR="003A0533" w:rsidRPr="0048099C">
        <w:rPr>
          <w:szCs w:val="24"/>
        </w:rPr>
        <w:t>1</w:t>
      </w:r>
      <w:r w:rsidR="00C87E69">
        <w:rPr>
          <w:szCs w:val="24"/>
        </w:rPr>
        <w:t>6</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4B31B5D9" w:rsidR="00930788" w:rsidRPr="00930788" w:rsidRDefault="00B95B20" w:rsidP="00930788">
      <w:pPr>
        <w:pStyle w:val="Sraopastraipa"/>
        <w:numPr>
          <w:ilvl w:val="0"/>
          <w:numId w:val="6"/>
        </w:numPr>
        <w:tabs>
          <w:tab w:val="left" w:pos="1276"/>
        </w:tabs>
        <w:ind w:left="0" w:firstLine="1134"/>
        <w:contextualSpacing/>
      </w:pPr>
      <w:r>
        <w:t xml:space="preserve">SVARSTYTA. </w:t>
      </w:r>
      <w:r w:rsidR="00BD2589">
        <w:t>M</w:t>
      </w:r>
      <w:r w:rsidR="00BD2589">
        <w:rPr>
          <w:iCs/>
        </w:rPr>
        <w:t>aterialiojo ilgalaikio ir trumpalaikio turto perėmimas Savivaldybės nuosavybėn ir jo perdavimas valdyti, naudoti ir disponuoti juo patikėjimo teise</w:t>
      </w:r>
      <w:r>
        <w:rPr>
          <w:iCs/>
        </w:rPr>
        <w:t>.</w:t>
      </w:r>
    </w:p>
    <w:p w14:paraId="5FDC6376" w14:textId="1F30867B" w:rsidR="00BD2589" w:rsidRDefault="00930788" w:rsidP="00BD2589">
      <w:pPr>
        <w:rPr>
          <w:szCs w:val="24"/>
        </w:rPr>
      </w:pPr>
      <w:r>
        <w:rPr>
          <w:iCs/>
        </w:rPr>
        <w:t xml:space="preserve">      </w:t>
      </w:r>
      <w:r w:rsidR="00BD2589">
        <w:t>Švietimo, kultūros ir sporto komiteto pirmininkė Eglė Fabijonavičienė</w:t>
      </w:r>
      <w:r w:rsidR="00BD2589" w:rsidRPr="00930788">
        <w:rPr>
          <w:iCs/>
        </w:rPr>
        <w:t xml:space="preserve"> </w:t>
      </w:r>
      <w:r w:rsidR="00B95B20" w:rsidRPr="00930788">
        <w:rPr>
          <w:iCs/>
        </w:rPr>
        <w:t xml:space="preserve">teikė sprendimo projektą – </w:t>
      </w:r>
      <w:r w:rsidR="00A67E6F">
        <w:rPr>
          <w:iCs/>
        </w:rPr>
        <w:t>s</w:t>
      </w:r>
      <w:r w:rsidR="00BD2589" w:rsidRPr="00064D6A">
        <w:rPr>
          <w:szCs w:val="24"/>
        </w:rPr>
        <w:t xml:space="preserve">utikti perimti </w:t>
      </w:r>
      <w:r w:rsidR="00BD2589">
        <w:rPr>
          <w:szCs w:val="24"/>
        </w:rPr>
        <w:t xml:space="preserve">Rietavo </w:t>
      </w:r>
      <w:r w:rsidR="00BD2589" w:rsidRPr="00064D6A">
        <w:rPr>
          <w:szCs w:val="24"/>
        </w:rPr>
        <w:t xml:space="preserve">savivaldybės nuosavybėn Nacionalinės švietimo agentūros patikėjimo teise valdomą </w:t>
      </w:r>
      <w:r w:rsidR="00BD2589">
        <w:rPr>
          <w:szCs w:val="24"/>
        </w:rPr>
        <w:t xml:space="preserve">toliau 1 ir 2 prieduose pateikiamą </w:t>
      </w:r>
      <w:r w:rsidR="00BD2589" w:rsidRPr="00064D6A">
        <w:rPr>
          <w:szCs w:val="24"/>
        </w:rPr>
        <w:t xml:space="preserve">valstybės </w:t>
      </w:r>
      <w:r w:rsidR="00BD2589" w:rsidRPr="009D2F37">
        <w:rPr>
          <w:szCs w:val="24"/>
        </w:rPr>
        <w:t>materialųjį ilgalaikį</w:t>
      </w:r>
      <w:r w:rsidR="00BD2589">
        <w:rPr>
          <w:szCs w:val="24"/>
        </w:rPr>
        <w:t xml:space="preserve"> ir trumpalaikį</w:t>
      </w:r>
      <w:r w:rsidR="00BD2589" w:rsidRPr="009D2F37">
        <w:rPr>
          <w:szCs w:val="24"/>
        </w:rPr>
        <w:t xml:space="preserve"> turtą</w:t>
      </w:r>
      <w:r w:rsidR="00BD2589">
        <w:rPr>
          <w:szCs w:val="24"/>
        </w:rPr>
        <w:t>.</w:t>
      </w:r>
    </w:p>
    <w:p w14:paraId="24E09DFB" w14:textId="132FEDF2" w:rsidR="00BD2589" w:rsidRPr="00064D6A" w:rsidRDefault="00A67E6F" w:rsidP="00BD2589">
      <w:r>
        <w:lastRenderedPageBreak/>
        <w:t xml:space="preserve">       </w:t>
      </w:r>
      <w:r w:rsidR="00BD2589" w:rsidRPr="00064D6A">
        <w:t>Perduoti sprendimo 1 pun</w:t>
      </w:r>
      <w:r w:rsidR="00BD2589">
        <w:t>kte nurodytą turtą, jį perėmus S</w:t>
      </w:r>
      <w:r w:rsidR="00BD2589" w:rsidRPr="00064D6A">
        <w:t>avivaldybės nuosavybėn, švietimo įstaigoms valdyti, naudoti ir disponuoti juo patikėjimo teise.</w:t>
      </w:r>
    </w:p>
    <w:p w14:paraId="5819602D" w14:textId="2A714801" w:rsidR="00BD2589" w:rsidRDefault="00A67E6F" w:rsidP="00BD2589">
      <w:r>
        <w:t xml:space="preserve">       </w:t>
      </w:r>
      <w:r w:rsidR="00BD2589" w:rsidRPr="007D56D2">
        <w:t>Savivaldybės nuosavybėn perduotas turtas bus panaudotas švietimo įstaigų hibridini</w:t>
      </w:r>
      <w:r w:rsidR="00BD2589">
        <w:t>am</w:t>
      </w:r>
      <w:r w:rsidR="00BD2589" w:rsidRPr="007D56D2">
        <w:t xml:space="preserve"> mokym</w:t>
      </w:r>
      <w:r w:rsidR="00BD2589">
        <w:t>ui</w:t>
      </w:r>
      <w:r w:rsidR="00BD2589" w:rsidRPr="007D56D2">
        <w:t xml:space="preserve"> </w:t>
      </w:r>
      <w:r w:rsidR="00BD2589">
        <w:t>ir</w:t>
      </w:r>
      <w:r w:rsidR="00BD2589" w:rsidRPr="007D56D2">
        <w:t xml:space="preserve"> ugdymo kokybės užtikrinimui pandemijos sąlygomis</w:t>
      </w:r>
      <w:r w:rsidR="00BD2589">
        <w:t>.</w:t>
      </w:r>
    </w:p>
    <w:p w14:paraId="608B8ED0" w14:textId="4077286A" w:rsidR="00BD2589" w:rsidRDefault="00BD2589" w:rsidP="00BD2589">
      <w:r>
        <w:t xml:space="preserve">       Įgalioti Rietavo savivaldybės administracijos direktorių Savivaldybės vardu pasirašyti  sprendimo 1 punkte nurodyto turto perdavimo ir priėmimo aktus.</w:t>
      </w:r>
    </w:p>
    <w:p w14:paraId="2F9337B0" w14:textId="6FA73742" w:rsidR="00B95B20" w:rsidRPr="0048099C" w:rsidRDefault="00E45318" w:rsidP="00DE764E">
      <w:pPr>
        <w:pStyle w:val="Pagrindiniotekstotrauka"/>
        <w:tabs>
          <w:tab w:val="left" w:pos="1247"/>
        </w:tabs>
        <w:ind w:firstLine="0"/>
        <w:rPr>
          <w:szCs w:val="24"/>
        </w:rPr>
      </w:pPr>
      <w:r>
        <w:t xml:space="preserve">                  </w:t>
      </w:r>
      <w:r w:rsidR="00DE764E">
        <w:t xml:space="preserve"> </w:t>
      </w:r>
      <w:r w:rsidR="00B95B20" w:rsidRPr="0048099C">
        <w:rPr>
          <w:szCs w:val="24"/>
        </w:rPr>
        <w:t>Balsuota už pateiktą sprendimo projektą – 1</w:t>
      </w:r>
      <w:r w:rsidR="00C87E69">
        <w:rPr>
          <w:szCs w:val="24"/>
        </w:rPr>
        <w:t>6</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132A5488" w:rsidR="00B95B20" w:rsidRPr="006C6F5A" w:rsidRDefault="00B95B20" w:rsidP="00B95B20">
      <w:pPr>
        <w:pStyle w:val="Sraopastraipa"/>
        <w:numPr>
          <w:ilvl w:val="0"/>
          <w:numId w:val="6"/>
        </w:numPr>
        <w:tabs>
          <w:tab w:val="left" w:pos="1276"/>
        </w:tabs>
        <w:ind w:left="0" w:firstLine="1134"/>
        <w:contextualSpacing/>
      </w:pPr>
      <w:r>
        <w:t xml:space="preserve">SVARSTYTA. </w:t>
      </w:r>
      <w:r w:rsidR="00A67E6F">
        <w:t>Rietavo savivaldybės visuomenės sveikatos rėmimo specialiosios programos priemonių vykdymo 2021 metais ataskaitos patvirtinim</w:t>
      </w:r>
      <w:r w:rsidR="006C6F5A">
        <w:rPr>
          <w:iCs/>
        </w:rPr>
        <w:t xml:space="preserve">as. </w:t>
      </w:r>
    </w:p>
    <w:p w14:paraId="291F9376" w14:textId="19A5DB9B" w:rsidR="00B47A27" w:rsidRPr="001274FD" w:rsidRDefault="006C6F5A" w:rsidP="001274FD">
      <w:pPr>
        <w:rPr>
          <w:szCs w:val="24"/>
        </w:rPr>
      </w:pPr>
      <w:r>
        <w:rPr>
          <w:iCs/>
        </w:rPr>
        <w:t xml:space="preserve">     </w:t>
      </w:r>
      <w:r w:rsidR="00DC17F8">
        <w:rPr>
          <w:iCs/>
        </w:rPr>
        <w:t xml:space="preserve">  </w:t>
      </w:r>
      <w:bookmarkStart w:id="10" w:name="_Hlk98856393"/>
      <w:r w:rsidR="00A67E6F">
        <w:t>Sveikatos ir socialinės paramos komiteto pirmininkas Saulius Jonušas</w:t>
      </w:r>
      <w:bookmarkEnd w:id="10"/>
      <w:r w:rsidR="00A67E6F">
        <w:rPr>
          <w:iCs/>
        </w:rPr>
        <w:t xml:space="preserve"> </w:t>
      </w:r>
      <w:r>
        <w:rPr>
          <w:iCs/>
        </w:rPr>
        <w:t xml:space="preserve">teikė sprendimo projektą – </w:t>
      </w:r>
      <w:r w:rsidR="00A67E6F">
        <w:rPr>
          <w:iCs/>
        </w:rPr>
        <w:t>p</w:t>
      </w:r>
      <w:r w:rsidR="00A67E6F">
        <w:rPr>
          <w:szCs w:val="24"/>
        </w:rPr>
        <w:t xml:space="preserve">atvirtinti Rietavo savivaldybės visuomenės sveikatos </w:t>
      </w:r>
      <w:r w:rsidR="00A67E6F" w:rsidRPr="00F17D57">
        <w:rPr>
          <w:szCs w:val="24"/>
        </w:rPr>
        <w:t xml:space="preserve">rėmimo specialiosios programos priemonių vykdymo </w:t>
      </w:r>
      <w:r w:rsidR="00A67E6F">
        <w:rPr>
          <w:szCs w:val="24"/>
        </w:rPr>
        <w:t>2021 metų ataskaitą</w:t>
      </w:r>
      <w:r w:rsidR="00A67E6F" w:rsidRPr="00F17D57">
        <w:rPr>
          <w:szCs w:val="24"/>
        </w:rPr>
        <w:t xml:space="preserve"> </w:t>
      </w:r>
      <w:r w:rsidR="00A67E6F">
        <w:rPr>
          <w:szCs w:val="24"/>
        </w:rPr>
        <w:t xml:space="preserve">(pridedama). </w:t>
      </w:r>
    </w:p>
    <w:p w14:paraId="426F505D" w14:textId="7732CEAD" w:rsidR="006C6F5A" w:rsidRPr="0048099C" w:rsidRDefault="00DC17F8" w:rsidP="00DC17F8">
      <w:pPr>
        <w:tabs>
          <w:tab w:val="left" w:pos="0"/>
        </w:tabs>
        <w:rPr>
          <w:szCs w:val="24"/>
        </w:rPr>
      </w:pPr>
      <w:r>
        <w:rPr>
          <w:szCs w:val="24"/>
        </w:rPr>
        <w:t xml:space="preserve">   </w:t>
      </w:r>
      <w:r w:rsidR="00DE764E">
        <w:rPr>
          <w:szCs w:val="24"/>
        </w:rPr>
        <w:t xml:space="preserve"> </w:t>
      </w:r>
      <w:r w:rsidR="00D11494">
        <w:rPr>
          <w:szCs w:val="24"/>
        </w:rPr>
        <w:t xml:space="preserve"> </w:t>
      </w:r>
      <w:r>
        <w:rPr>
          <w:szCs w:val="24"/>
        </w:rPr>
        <w:t xml:space="preserve">  </w:t>
      </w:r>
      <w:r w:rsidR="006C6F5A" w:rsidRPr="0048099C">
        <w:rPr>
          <w:szCs w:val="24"/>
        </w:rPr>
        <w:t>Balsuota už pateiktą sprendimo projektą – 1</w:t>
      </w:r>
      <w:r w:rsidR="001274FD">
        <w:rPr>
          <w:szCs w:val="24"/>
        </w:rPr>
        <w:t>6</w:t>
      </w:r>
      <w:r w:rsidR="006C6F5A" w:rsidRPr="0048099C">
        <w:rPr>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7F578D0D"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A67E6F">
        <w:t>Rietavo savivaldybės bendruomenės rėmimo fondo 2021 metų lėšų panaudojimo ataskaitos patvirtinim</w:t>
      </w:r>
      <w:r w:rsidR="006C6F5A">
        <w:rPr>
          <w:iCs/>
        </w:rPr>
        <w:t>as.</w:t>
      </w:r>
    </w:p>
    <w:p w14:paraId="6CC4F485" w14:textId="7326BFD8" w:rsidR="00A67E6F" w:rsidRDefault="00321E00" w:rsidP="00A67E6F">
      <w:pPr>
        <w:pStyle w:val="Pagrindinistekstas"/>
        <w:ind w:right="-42" w:firstLine="720"/>
        <w:jc w:val="both"/>
        <w:rPr>
          <w:b w:val="0"/>
          <w:sz w:val="24"/>
          <w:szCs w:val="24"/>
        </w:rPr>
      </w:pPr>
      <w:bookmarkStart w:id="11" w:name="_Hlk91680505"/>
      <w:r>
        <w:rPr>
          <w:iCs/>
        </w:rPr>
        <w:t xml:space="preserve">      </w:t>
      </w:r>
      <w:r w:rsidR="00A67E6F" w:rsidRPr="00A67E6F">
        <w:rPr>
          <w:b w:val="0"/>
          <w:bCs/>
          <w:sz w:val="24"/>
          <w:szCs w:val="24"/>
        </w:rPr>
        <w:t>Sveikatos ir socialinės paramos komiteto pirmininkas Saulius Jonušas</w:t>
      </w:r>
      <w:r w:rsidR="00A67E6F" w:rsidRPr="00A67E6F">
        <w:rPr>
          <w:b w:val="0"/>
          <w:bCs/>
          <w:iCs/>
          <w:sz w:val="24"/>
          <w:szCs w:val="24"/>
        </w:rPr>
        <w:t xml:space="preserve"> </w:t>
      </w:r>
      <w:r w:rsidR="006C6F5A" w:rsidRPr="00A67E6F">
        <w:rPr>
          <w:b w:val="0"/>
          <w:bCs/>
          <w:iCs/>
          <w:sz w:val="24"/>
          <w:szCs w:val="24"/>
        </w:rPr>
        <w:t>teikė sprendimo projektą</w:t>
      </w:r>
      <w:r w:rsidR="006C6F5A">
        <w:rPr>
          <w:iCs/>
        </w:rPr>
        <w:t xml:space="preserve"> –</w:t>
      </w:r>
      <w:bookmarkEnd w:id="11"/>
      <w:r w:rsidR="006C6F5A">
        <w:rPr>
          <w:iCs/>
        </w:rPr>
        <w:t xml:space="preserve"> </w:t>
      </w:r>
      <w:r w:rsidR="00A67E6F" w:rsidRPr="00A67E6F">
        <w:rPr>
          <w:b w:val="0"/>
          <w:bCs/>
          <w:iCs/>
          <w:sz w:val="24"/>
          <w:szCs w:val="24"/>
        </w:rPr>
        <w:t>p</w:t>
      </w:r>
      <w:r w:rsidR="00A67E6F">
        <w:rPr>
          <w:b w:val="0"/>
          <w:sz w:val="24"/>
          <w:szCs w:val="24"/>
        </w:rPr>
        <w:t>atvirtinti Rietavo savivaldybės bendruomenės rėmimo fondo 2021 metų lėšų panaudojimo ataskaitą (pridedama).</w:t>
      </w:r>
    </w:p>
    <w:p w14:paraId="509C8568" w14:textId="678FE1BF" w:rsidR="006C6F5A" w:rsidRPr="0048099C" w:rsidRDefault="006C6F5A" w:rsidP="00321E00">
      <w:pPr>
        <w:tabs>
          <w:tab w:val="left" w:pos="0"/>
        </w:tabs>
        <w:rPr>
          <w:szCs w:val="24"/>
        </w:rPr>
      </w:pPr>
      <w:r>
        <w:rPr>
          <w:szCs w:val="24"/>
        </w:rPr>
        <w:t xml:space="preserve">    </w:t>
      </w:r>
      <w:r w:rsidR="00DE764E">
        <w:rPr>
          <w:szCs w:val="24"/>
        </w:rPr>
        <w:t xml:space="preserve"> </w:t>
      </w:r>
      <w:r>
        <w:rPr>
          <w:szCs w:val="24"/>
        </w:rPr>
        <w:t xml:space="preserve"> </w:t>
      </w:r>
      <w:r w:rsidR="00321E00">
        <w:rPr>
          <w:szCs w:val="24"/>
        </w:rPr>
        <w:t xml:space="preserve"> </w:t>
      </w:r>
      <w:r w:rsidRPr="0048099C">
        <w:rPr>
          <w:szCs w:val="24"/>
        </w:rPr>
        <w:t>Balsuota už pateiktą sprendimo projektą – 1</w:t>
      </w:r>
      <w:r w:rsidR="007738B8">
        <w:rPr>
          <w:szCs w:val="24"/>
        </w:rPr>
        <w:t>6</w:t>
      </w:r>
      <w:r w:rsidRPr="0048099C">
        <w:rPr>
          <w:szCs w:val="24"/>
        </w:rPr>
        <w:t xml:space="preserve">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5DE4A7B2" w:rsidR="006C6F5A" w:rsidRDefault="006C6F5A" w:rsidP="006C6F5A">
      <w:pPr>
        <w:pStyle w:val="Sraopastraipa"/>
        <w:tabs>
          <w:tab w:val="left" w:pos="1276"/>
        </w:tabs>
        <w:ind w:left="0" w:firstLine="993"/>
        <w:contextualSpacing/>
      </w:pPr>
    </w:p>
    <w:p w14:paraId="34EA7E21" w14:textId="7F44E563" w:rsidR="006C6F5A" w:rsidRPr="00DA3E56" w:rsidRDefault="000C7146" w:rsidP="00A67E6F">
      <w:pPr>
        <w:pStyle w:val="Sraopastraipa"/>
        <w:tabs>
          <w:tab w:val="left" w:pos="1276"/>
        </w:tabs>
        <w:ind w:left="0" w:firstLine="993"/>
        <w:contextualSpacing/>
      </w:pPr>
      <w:r>
        <w:t xml:space="preserve">  </w:t>
      </w:r>
      <w:r w:rsidR="00A67E6F">
        <w:t>11.</w:t>
      </w:r>
      <w:r w:rsidR="006F0335">
        <w:t xml:space="preserve"> </w:t>
      </w:r>
      <w:r w:rsidR="00DA3E56">
        <w:t xml:space="preserve">SVARSTYTA. </w:t>
      </w:r>
      <w:r w:rsidR="00A67E6F">
        <w:t>Atstovo delegavimas į Telšių rajono vietos veiklos grupės valdybą</w:t>
      </w:r>
      <w:r w:rsidR="00DA3E56">
        <w:rPr>
          <w:iCs/>
        </w:rPr>
        <w:t>.</w:t>
      </w:r>
    </w:p>
    <w:p w14:paraId="769A1DE8" w14:textId="2B37DBA3" w:rsidR="00A67E6F" w:rsidRPr="00AD09F4" w:rsidRDefault="00321E00" w:rsidP="00A67E6F">
      <w:pPr>
        <w:tabs>
          <w:tab w:val="left" w:pos="1247"/>
        </w:tabs>
        <w:ind w:firstLine="567"/>
      </w:pPr>
      <w:r>
        <w:rPr>
          <w:iCs/>
        </w:rPr>
        <w:t xml:space="preserve">          </w:t>
      </w:r>
      <w:r w:rsidR="00A67E6F">
        <w:t>Sveikatos ir socialinės paramos komiteto pirmininkas Saulius Jonušas</w:t>
      </w:r>
      <w:r w:rsidR="00A67E6F">
        <w:rPr>
          <w:iCs/>
        </w:rPr>
        <w:t xml:space="preserve"> </w:t>
      </w:r>
      <w:r w:rsidR="00DA3E56">
        <w:rPr>
          <w:iCs/>
        </w:rPr>
        <w:t>teikė sprendimo projektą –</w:t>
      </w:r>
      <w:r w:rsidR="00DA3E56" w:rsidRPr="00DA3E56">
        <w:rPr>
          <w:szCs w:val="24"/>
        </w:rPr>
        <w:t xml:space="preserve"> </w:t>
      </w:r>
      <w:bookmarkStart w:id="12" w:name="_Hlk95393690"/>
      <w:r w:rsidR="00A67E6F">
        <w:t>d</w:t>
      </w:r>
      <w:r w:rsidR="00A67E6F" w:rsidRPr="00AD09F4">
        <w:t xml:space="preserve">eleguoti </w:t>
      </w:r>
      <w:r w:rsidR="00A67E6F">
        <w:t>Rietavo s</w:t>
      </w:r>
      <w:r w:rsidR="00A67E6F" w:rsidRPr="00AD09F4">
        <w:t>avivaldybės administracijos Rietavo seniūnijos seniūną Ričardą Astrauską</w:t>
      </w:r>
      <w:r w:rsidR="00A67E6F">
        <w:t xml:space="preserve"> </w:t>
      </w:r>
      <w:r w:rsidR="00A67E6F" w:rsidRPr="00AD09F4">
        <w:t>į Telšių rajono vietos veiklos grupės valdybą</w:t>
      </w:r>
      <w:r w:rsidR="00A67E6F">
        <w:t>.</w:t>
      </w:r>
    </w:p>
    <w:p w14:paraId="117A31EA" w14:textId="4315638B" w:rsidR="00A67E6F" w:rsidRDefault="00152C2D" w:rsidP="00A67E6F">
      <w:pPr>
        <w:tabs>
          <w:tab w:val="left" w:pos="1247"/>
        </w:tabs>
        <w:ind w:firstLine="567"/>
        <w:rPr>
          <w:color w:val="000000"/>
          <w:szCs w:val="24"/>
        </w:rPr>
      </w:pPr>
      <w:r>
        <w:t xml:space="preserve">         </w:t>
      </w:r>
      <w:r w:rsidR="00A67E6F" w:rsidRPr="00AD09F4">
        <w:t xml:space="preserve"> Pripažinti netekusiu galios Rietavo savivaldybės tarybos 2019 m. gegužės 16 d. sprendimą Nr. T1-57 „</w:t>
      </w:r>
      <w:r w:rsidR="00A67E6F" w:rsidRPr="00AD09F4">
        <w:rPr>
          <w:color w:val="000000"/>
          <w:szCs w:val="24"/>
        </w:rPr>
        <w:t>Dėl Savivaldybės administracijos atstovo delegavimo į Telšių rajono vietos veiklos grupės valdybą“.</w:t>
      </w:r>
    </w:p>
    <w:p w14:paraId="17D98F63" w14:textId="11B6ECB6" w:rsidR="00A67E6F" w:rsidRDefault="00152C2D" w:rsidP="00A67E6F">
      <w:pPr>
        <w:tabs>
          <w:tab w:val="left" w:pos="1247"/>
        </w:tabs>
        <w:ind w:firstLine="567"/>
        <w:rPr>
          <w:color w:val="000000"/>
          <w:szCs w:val="24"/>
        </w:rPr>
      </w:pPr>
      <w:r>
        <w:rPr>
          <w:color w:val="000000"/>
          <w:szCs w:val="24"/>
        </w:rPr>
        <w:t xml:space="preserve">          </w:t>
      </w:r>
      <w:r w:rsidR="00A67E6F">
        <w:rPr>
          <w:color w:val="000000"/>
          <w:szCs w:val="24"/>
        </w:rPr>
        <w:t>Sprendimo 2 punktas įsigalioja nuo naujos Telšių rajono vietos veiklos grupės valdybos</w:t>
      </w:r>
      <w:r w:rsidR="00A67E6F" w:rsidRPr="00441B8C">
        <w:rPr>
          <w:color w:val="000000"/>
          <w:szCs w:val="24"/>
        </w:rPr>
        <w:t xml:space="preserve"> </w:t>
      </w:r>
      <w:r w:rsidR="00A67E6F">
        <w:rPr>
          <w:color w:val="000000"/>
          <w:szCs w:val="24"/>
        </w:rPr>
        <w:t>patvirtinimo.</w:t>
      </w:r>
    </w:p>
    <w:p w14:paraId="01CD6C68" w14:textId="77777777" w:rsidR="00EE5388" w:rsidRDefault="001274FD" w:rsidP="00A67E6F">
      <w:pPr>
        <w:tabs>
          <w:tab w:val="left" w:pos="1247"/>
        </w:tabs>
        <w:ind w:firstLine="567"/>
      </w:pPr>
      <w:r>
        <w:t xml:space="preserve">           Tarybos narys Viktoras Krajinas: Ūkio plėtros ir ekologijos komitete išsakiau savo nuomonę. Noriu pasakyti, kad nepritariau šiai kandidatūrai, bet ne kaip asmeniui, o tik dėl to, jog dirba neseniai, seniūnija didelė, darbų apimtys didelės</w:t>
      </w:r>
      <w:r w:rsidR="00EE5388">
        <w:t>.</w:t>
      </w:r>
    </w:p>
    <w:p w14:paraId="3B152D87" w14:textId="77777777" w:rsidR="00EE5388" w:rsidRDefault="00EE5388" w:rsidP="00A67E6F">
      <w:pPr>
        <w:tabs>
          <w:tab w:val="left" w:pos="1247"/>
        </w:tabs>
        <w:ind w:firstLine="567"/>
      </w:pPr>
      <w:r>
        <w:t xml:space="preserve">          Tarybos narys Juozas Barsteiga: kas prieš tai buvo valdyboje ir dėl ko keičiasi?</w:t>
      </w:r>
    </w:p>
    <w:p w14:paraId="34C8940C" w14:textId="63B1AFFF" w:rsidR="00EE5388" w:rsidRDefault="00EE5388" w:rsidP="00A67E6F">
      <w:pPr>
        <w:tabs>
          <w:tab w:val="left" w:pos="1247"/>
        </w:tabs>
        <w:ind w:firstLine="567"/>
      </w:pPr>
      <w:r>
        <w:t xml:space="preserve">          Savivaldybės administracijos direktoriaus pavaduotojas Antanas Aužbikavičius: valdyboje buvau aš. Keitėsi tvarka, valdyboje nebegali būti asmeninio politinio pasitikėjimo atstovų. Apklausėme, kas galėtų dirbti. Sutiko Ričardas Astrauskas. Kandidatūra tinkama, nes jam teko dirbti ir rašyti projektus. Posėdžiai nėra dažni, tai netrukdys darbui.</w:t>
      </w:r>
    </w:p>
    <w:p w14:paraId="07693080" w14:textId="1AE32167" w:rsidR="00EE5388" w:rsidRDefault="00EE5388" w:rsidP="00A67E6F">
      <w:pPr>
        <w:tabs>
          <w:tab w:val="left" w:pos="1247"/>
        </w:tabs>
        <w:ind w:firstLine="567"/>
      </w:pPr>
      <w:r>
        <w:t xml:space="preserve">           Tarybos narys Algimantas Mickus: Administracija Tarybai galėjo apsiūlyti daugiau kandidatų svarstyti.</w:t>
      </w:r>
    </w:p>
    <w:p w14:paraId="31A3ACD4" w14:textId="0266F4C0" w:rsidR="00152C2D" w:rsidRPr="00AD09F4" w:rsidRDefault="00EE5388" w:rsidP="00A67E6F">
      <w:pPr>
        <w:tabs>
          <w:tab w:val="left" w:pos="1247"/>
        </w:tabs>
        <w:ind w:firstLine="567"/>
      </w:pPr>
      <w:r>
        <w:t xml:space="preserve">           Savivaldybės meras Antanas Černeckis: svarstėme įvairius variantus. </w:t>
      </w:r>
      <w:r w:rsidR="001274FD">
        <w:t xml:space="preserve"> </w:t>
      </w:r>
      <w:r>
        <w:t>Tai susiję su kaimo bendruomenėmis.</w:t>
      </w:r>
    </w:p>
    <w:p w14:paraId="7847E060" w14:textId="2EB909BE" w:rsidR="00DA3E56" w:rsidRPr="0048099C" w:rsidRDefault="00F0185D" w:rsidP="00A67E6F">
      <w:pPr>
        <w:tabs>
          <w:tab w:val="left" w:pos="1134"/>
        </w:tabs>
        <w:ind w:firstLine="0"/>
        <w:rPr>
          <w:szCs w:val="24"/>
        </w:rPr>
      </w:pPr>
      <w:r>
        <w:t xml:space="preserve">                    </w:t>
      </w:r>
      <w:bookmarkEnd w:id="12"/>
      <w:r w:rsidR="00DA3E56" w:rsidRPr="0048099C">
        <w:rPr>
          <w:szCs w:val="24"/>
        </w:rPr>
        <w:t xml:space="preserve">Balsuota už pateiktą sprendimo projektą – </w:t>
      </w:r>
      <w:r w:rsidR="00B766A9">
        <w:rPr>
          <w:szCs w:val="24"/>
        </w:rPr>
        <w:t>1</w:t>
      </w:r>
      <w:r w:rsidR="00EE5388">
        <w:rPr>
          <w:szCs w:val="24"/>
        </w:rPr>
        <w:t>2</w:t>
      </w:r>
      <w:r w:rsidR="00DA3E56" w:rsidRPr="0048099C">
        <w:rPr>
          <w:szCs w:val="24"/>
        </w:rPr>
        <w:t xml:space="preserve"> už</w:t>
      </w:r>
      <w:r w:rsidR="00EE5388">
        <w:rPr>
          <w:szCs w:val="24"/>
        </w:rPr>
        <w:t>, 4 „prieš“ (Algimantas Mickus, Vytautas Blažaitis, Viktoras Krajinas, Alfredas Mockus).</w:t>
      </w:r>
    </w:p>
    <w:p w14:paraId="7877AA0C" w14:textId="348DE8BA"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00B766A9">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7775A588" w:rsidR="00321E00" w:rsidRDefault="00321E00" w:rsidP="00152C2D">
      <w:pPr>
        <w:pStyle w:val="Sraopastraipa"/>
        <w:numPr>
          <w:ilvl w:val="0"/>
          <w:numId w:val="19"/>
        </w:numPr>
        <w:tabs>
          <w:tab w:val="left" w:pos="1134"/>
        </w:tabs>
        <w:ind w:left="0" w:firstLine="1134"/>
        <w:contextualSpacing/>
      </w:pPr>
      <w:r>
        <w:t xml:space="preserve"> SVARSTYTA. </w:t>
      </w:r>
      <w:r w:rsidR="00152C2D">
        <w:t>Rietavo savivaldybės Kelių priežiūros ir plėtros programos finansavimo lėšų 2022 metų sąmatos patvirtinim</w:t>
      </w:r>
      <w:r>
        <w:t>as.</w:t>
      </w:r>
    </w:p>
    <w:p w14:paraId="63616829" w14:textId="0C501E18" w:rsidR="00152C2D" w:rsidRDefault="00152C2D" w:rsidP="00152C2D">
      <w:pPr>
        <w:tabs>
          <w:tab w:val="left" w:pos="0"/>
          <w:tab w:val="left" w:pos="993"/>
        </w:tabs>
        <w:contextualSpacing/>
      </w:pPr>
      <w:bookmarkStart w:id="13" w:name="_Hlk97640811"/>
      <w:r>
        <w:lastRenderedPageBreak/>
        <w:t xml:space="preserve">       Ūkio plėtros ir ekologijos komiteto pirmininkas Albinas Maslauskas teikė sprendimo projektą – </w:t>
      </w:r>
      <w:bookmarkEnd w:id="13"/>
      <w:r>
        <w:t>p</w:t>
      </w:r>
      <w:r w:rsidRPr="008174A7">
        <w:t>atvirtinti Rietavo savivaldybės Kelių priežiūros ir plėtros programos finansavimo</w:t>
      </w:r>
      <w:r>
        <w:t xml:space="preserve"> lėšų 2022 metų sąmatą: 614 200 Eur pajamų ir 614 200</w:t>
      </w:r>
      <w:r w:rsidRPr="00F0653A">
        <w:t xml:space="preserve"> </w:t>
      </w:r>
      <w:r>
        <w:t>Eur išlaidų (pridedama).</w:t>
      </w:r>
    </w:p>
    <w:p w14:paraId="435F77E2" w14:textId="1656D9BC" w:rsidR="00321E00" w:rsidRDefault="00152C2D" w:rsidP="00DA6C4F">
      <w:pPr>
        <w:tabs>
          <w:tab w:val="left" w:pos="0"/>
          <w:tab w:val="left" w:pos="993"/>
        </w:tabs>
        <w:contextualSpacing/>
      </w:pPr>
      <w:r>
        <w:t xml:space="preserve">        Įgalioti Rietavo savivaldybės administracijos direktorių Rietavo savivaldybės administracijai skirtas lėšas (sąmatos priedas), esant poreikiui, tarp eilučių perskirstyti Rietavo savivaldybės administracijos direktoriaus įsakymu.</w:t>
      </w:r>
    </w:p>
    <w:p w14:paraId="2DBB7AFF" w14:textId="3664D5FD" w:rsidR="00321E00" w:rsidRPr="0048099C" w:rsidRDefault="00321E00" w:rsidP="00321E00">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DA6C4F">
        <w:rPr>
          <w:szCs w:val="24"/>
        </w:rPr>
        <w:t>6</w:t>
      </w:r>
      <w:r w:rsidRPr="0048099C">
        <w:rPr>
          <w:szCs w:val="24"/>
        </w:rPr>
        <w:t xml:space="preserve"> už.</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424D6757" w:rsidR="00321E00" w:rsidRPr="00321E00" w:rsidRDefault="00321E00" w:rsidP="00152C2D">
      <w:pPr>
        <w:pStyle w:val="Sraopastraipa"/>
        <w:numPr>
          <w:ilvl w:val="0"/>
          <w:numId w:val="19"/>
        </w:numPr>
        <w:tabs>
          <w:tab w:val="left" w:pos="1276"/>
        </w:tabs>
        <w:ind w:left="0" w:firstLine="1134"/>
        <w:contextualSpacing/>
      </w:pPr>
      <w:r>
        <w:t xml:space="preserve"> SVARSTYTA. </w:t>
      </w:r>
      <w:r w:rsidR="00152C2D">
        <w:t>V</w:t>
      </w:r>
      <w:r w:rsidR="00152C2D">
        <w:rPr>
          <w:iCs/>
        </w:rPr>
        <w:t>iešame aukcione parduodamo Rietavo savivaldybės nekilnojamojo turto ir kitų nekilnojamųjų daiktų sąrašo, patvirtinto 2021 m. spalio 28 d. sprendimu Nr. T1-154 „Dėl viešame aukcione parduodamo Rietavo savivaldybės nekilnojamojo turto ir kitų nekilnojamųjų daiktų sąrašo patvirtinimo“, pakeitim</w:t>
      </w:r>
      <w:r>
        <w:rPr>
          <w:iCs/>
        </w:rPr>
        <w:t>as.</w:t>
      </w:r>
    </w:p>
    <w:p w14:paraId="015FB378" w14:textId="5CF2BDDD" w:rsidR="000A1A03" w:rsidRDefault="002D158E" w:rsidP="000A1A03">
      <w:pPr>
        <w:tabs>
          <w:tab w:val="left" w:pos="0"/>
        </w:tabs>
        <w:ind w:firstLine="844"/>
        <w:rPr>
          <w:szCs w:val="24"/>
          <w:lang w:eastAsia="lt-LT"/>
        </w:rPr>
      </w:pPr>
      <w:r>
        <w:t xml:space="preserve">     </w:t>
      </w:r>
      <w:r w:rsidR="00152C2D">
        <w:t>Ūkio plėtros ir ekologijos komiteto pirmininkas Albinas Maslauskas</w:t>
      </w:r>
      <w:r w:rsidR="00152C2D">
        <w:rPr>
          <w:iCs/>
        </w:rPr>
        <w:t xml:space="preserve"> </w:t>
      </w:r>
      <w:r w:rsidR="00321E00">
        <w:rPr>
          <w:iCs/>
        </w:rPr>
        <w:t>teikė sprendimo projektą –</w:t>
      </w:r>
      <w:r w:rsidR="00321E00" w:rsidRPr="00DA3E56">
        <w:t xml:space="preserve"> </w:t>
      </w:r>
      <w:r w:rsidR="000A1A03">
        <w:t>p</w:t>
      </w:r>
      <w:r w:rsidR="000A1A03">
        <w:rPr>
          <w:szCs w:val="24"/>
          <w:lang w:eastAsia="lt-LT"/>
        </w:rPr>
        <w:t xml:space="preserve">akeisti Viešame aukcione parduodamo Rietavo savivaldybės nekilnojamojo turto ir kitų nekilnojamųjų daiktų </w:t>
      </w:r>
      <w:r w:rsidR="000A1A03">
        <w:rPr>
          <w:szCs w:val="24"/>
        </w:rPr>
        <w:t xml:space="preserve">sąrašą (toliau – Sąrašas), patvirtintą  Rietavo savivaldybės tarybos 2021 m. spalio 28 d. sprendimu Nr. T1-154 „Dėl </w:t>
      </w:r>
      <w:r w:rsidR="000A1A03" w:rsidRPr="00D87A99">
        <w:rPr>
          <w:szCs w:val="24"/>
          <w:lang w:eastAsia="lt-LT"/>
        </w:rPr>
        <w:t>viešam</w:t>
      </w:r>
      <w:r w:rsidR="000A1A03">
        <w:rPr>
          <w:szCs w:val="24"/>
          <w:lang w:eastAsia="lt-LT"/>
        </w:rPr>
        <w:t>e aukcione parduodamo R</w:t>
      </w:r>
      <w:r w:rsidR="000A1A03" w:rsidRPr="00D87A99">
        <w:rPr>
          <w:szCs w:val="24"/>
          <w:lang w:eastAsia="lt-LT"/>
        </w:rPr>
        <w:t>ietavo savivaldybės nekilnojamojo turto ir kitų nekilnojamųjų daiktų sąrašo patvirtinimo“</w:t>
      </w:r>
      <w:r w:rsidR="000A1A03">
        <w:rPr>
          <w:szCs w:val="24"/>
          <w:lang w:eastAsia="lt-LT"/>
        </w:rPr>
        <w:t>:</w:t>
      </w:r>
    </w:p>
    <w:p w14:paraId="4F74C1AF" w14:textId="40DC706F" w:rsidR="000A1A03" w:rsidRDefault="000A1A03" w:rsidP="000A1A03">
      <w:pPr>
        <w:tabs>
          <w:tab w:val="left" w:pos="0"/>
        </w:tabs>
        <w:ind w:firstLine="844"/>
        <w:rPr>
          <w:szCs w:val="24"/>
        </w:rPr>
      </w:pPr>
      <w:r>
        <w:rPr>
          <w:szCs w:val="24"/>
        </w:rPr>
        <w:t xml:space="preserve">      Išbraukti</w:t>
      </w:r>
      <w:r w:rsidRPr="001F5DAA">
        <w:rPr>
          <w:szCs w:val="24"/>
        </w:rPr>
        <w:t xml:space="preserve"> </w:t>
      </w:r>
      <w:r>
        <w:rPr>
          <w:szCs w:val="24"/>
        </w:rPr>
        <w:t>S</w:t>
      </w:r>
      <w:r w:rsidRPr="001F5DAA">
        <w:rPr>
          <w:szCs w:val="24"/>
        </w:rPr>
        <w:t xml:space="preserve">ąrašo </w:t>
      </w:r>
      <w:r>
        <w:rPr>
          <w:szCs w:val="24"/>
        </w:rPr>
        <w:t xml:space="preserve">11 ir 12 </w:t>
      </w:r>
      <w:r w:rsidRPr="001F5DAA">
        <w:rPr>
          <w:szCs w:val="24"/>
        </w:rPr>
        <w:t>punktus</w:t>
      </w:r>
      <w:r>
        <w:rPr>
          <w:szCs w:val="24"/>
        </w:rPr>
        <w:t>.</w:t>
      </w:r>
    </w:p>
    <w:p w14:paraId="4D372E2B" w14:textId="2447696A" w:rsidR="000A1A03" w:rsidRPr="001F5DAA" w:rsidRDefault="000A1A03" w:rsidP="000A1A03">
      <w:pPr>
        <w:tabs>
          <w:tab w:val="left" w:pos="0"/>
        </w:tabs>
        <w:ind w:firstLine="844"/>
        <w:rPr>
          <w:szCs w:val="24"/>
        </w:rPr>
      </w:pPr>
      <w:r>
        <w:rPr>
          <w:szCs w:val="24"/>
        </w:rPr>
        <w:t xml:space="preserve">      Buvusį Sąrašo 13 punktą laikyti 11 punktu.</w:t>
      </w:r>
    </w:p>
    <w:p w14:paraId="58F2F386" w14:textId="13DB307F" w:rsidR="000A1A03" w:rsidRDefault="000A1A03" w:rsidP="000A1A03">
      <w:pPr>
        <w:tabs>
          <w:tab w:val="left" w:pos="0"/>
        </w:tabs>
        <w:ind w:firstLine="844"/>
        <w:rPr>
          <w:szCs w:val="24"/>
        </w:rPr>
      </w:pPr>
      <w:r>
        <w:rPr>
          <w:szCs w:val="24"/>
        </w:rPr>
        <w:t xml:space="preserve">      Papildyti sąrašą 12 punktu ir išdėstyti jį</w:t>
      </w:r>
      <w:r w:rsidRPr="001F5DAA">
        <w:rPr>
          <w:szCs w:val="24"/>
        </w:rPr>
        <w:t xml:space="preserve"> taip:</w:t>
      </w:r>
    </w:p>
    <w:p w14:paraId="7B753597" w14:textId="77777777" w:rsidR="000A1A03" w:rsidRDefault="000A1A03" w:rsidP="000A1A03">
      <w:pPr>
        <w:tabs>
          <w:tab w:val="left" w:pos="0"/>
        </w:tabs>
        <w:ind w:firstLine="844"/>
        <w:rPr>
          <w:szCs w:val="24"/>
        </w:rPr>
      </w:pPr>
    </w:p>
    <w:tbl>
      <w:tblPr>
        <w:tblStyle w:val="Lentelstinklelis"/>
        <w:tblW w:w="0" w:type="auto"/>
        <w:tblInd w:w="0" w:type="dxa"/>
        <w:tblLook w:val="04A0" w:firstRow="1" w:lastRow="0" w:firstColumn="1" w:lastColumn="0" w:noHBand="0" w:noVBand="1"/>
      </w:tblPr>
      <w:tblGrid>
        <w:gridCol w:w="1236"/>
        <w:gridCol w:w="5287"/>
        <w:gridCol w:w="2965"/>
      </w:tblGrid>
      <w:tr w:rsidR="000A1A03" w14:paraId="49078C25" w14:textId="77777777" w:rsidTr="004C758D">
        <w:tc>
          <w:tcPr>
            <w:tcW w:w="534" w:type="dxa"/>
          </w:tcPr>
          <w:p w14:paraId="5A95E0DC" w14:textId="77777777" w:rsidR="000A1A03" w:rsidRDefault="000A1A03" w:rsidP="004C758D">
            <w:pPr>
              <w:tabs>
                <w:tab w:val="left" w:pos="0"/>
              </w:tabs>
              <w:rPr>
                <w:szCs w:val="24"/>
              </w:rPr>
            </w:pPr>
            <w:r>
              <w:rPr>
                <w:szCs w:val="24"/>
              </w:rPr>
              <w:t>12.</w:t>
            </w:r>
          </w:p>
        </w:tc>
        <w:tc>
          <w:tcPr>
            <w:tcW w:w="5942" w:type="dxa"/>
          </w:tcPr>
          <w:p w14:paraId="42E02D44" w14:textId="77777777" w:rsidR="000A1A03" w:rsidRDefault="000A1A03" w:rsidP="004C758D">
            <w:pPr>
              <w:rPr>
                <w:szCs w:val="24"/>
              </w:rPr>
            </w:pPr>
            <w:r>
              <w:rPr>
                <w:szCs w:val="24"/>
              </w:rPr>
              <w:t xml:space="preserve">Patalpa-butas </w:t>
            </w:r>
            <w:r w:rsidRPr="00DD2774">
              <w:rPr>
                <w:szCs w:val="24"/>
              </w:rPr>
              <w:t xml:space="preserve"> (unikalus Nr.</w:t>
            </w:r>
            <w:r>
              <w:rPr>
                <w:szCs w:val="24"/>
              </w:rPr>
              <w:t xml:space="preserve"> 4400-5167-4712:7314, bendras plotas – 39,00 kv. m, pažymėjimas plane 1A2p, statybos  metai – 1963), sandėlis  su bendro naudojimo patalpomis (unikalus Nr. 4400-5167-4752:7318, pažymėjimas plane 2I1p, bendras plotas 18,21 kv. m,  bendro naudojimo patalpos a-1 (1/4 iš 1,52 kv. m) 0,38 kv. m, a-2 (1/4 iš 1,52 kv. m) 0,38  kv. m,  ¼ kiemo statinių (šulinys, unikalus Nr. 6896-3005-7043) Rietavo sen., Stumbrių k., Kvėdarnos g. 8-2</w:t>
            </w:r>
          </w:p>
        </w:tc>
        <w:tc>
          <w:tcPr>
            <w:tcW w:w="3238" w:type="dxa"/>
          </w:tcPr>
          <w:p w14:paraId="2D355F46" w14:textId="77777777" w:rsidR="000A1A03" w:rsidRDefault="000A1A03" w:rsidP="004C758D">
            <w:pPr>
              <w:tabs>
                <w:tab w:val="left" w:pos="0"/>
              </w:tabs>
              <w:jc w:val="center"/>
              <w:rPr>
                <w:szCs w:val="24"/>
              </w:rPr>
            </w:pPr>
          </w:p>
          <w:p w14:paraId="7394C489" w14:textId="77777777" w:rsidR="000A1A03" w:rsidRDefault="000A1A03" w:rsidP="004C758D">
            <w:pPr>
              <w:tabs>
                <w:tab w:val="left" w:pos="0"/>
              </w:tabs>
              <w:jc w:val="center"/>
              <w:rPr>
                <w:szCs w:val="24"/>
              </w:rPr>
            </w:pPr>
          </w:p>
          <w:p w14:paraId="2D44C03F" w14:textId="77777777" w:rsidR="000A1A03" w:rsidRDefault="000A1A03" w:rsidP="004C758D">
            <w:pPr>
              <w:tabs>
                <w:tab w:val="left" w:pos="0"/>
              </w:tabs>
              <w:jc w:val="center"/>
              <w:rPr>
                <w:szCs w:val="24"/>
              </w:rPr>
            </w:pPr>
          </w:p>
          <w:p w14:paraId="418FE9C2" w14:textId="77777777" w:rsidR="000A1A03" w:rsidRDefault="000A1A03" w:rsidP="004C758D">
            <w:pPr>
              <w:tabs>
                <w:tab w:val="left" w:pos="0"/>
              </w:tabs>
              <w:jc w:val="center"/>
              <w:rPr>
                <w:szCs w:val="24"/>
              </w:rPr>
            </w:pPr>
            <w:r>
              <w:rPr>
                <w:szCs w:val="24"/>
              </w:rPr>
              <w:t>34,44</w:t>
            </w:r>
          </w:p>
        </w:tc>
      </w:tr>
    </w:tbl>
    <w:p w14:paraId="41984B05" w14:textId="40C952D6" w:rsidR="000A1A03" w:rsidRDefault="000A1A03" w:rsidP="000A1A03">
      <w:pPr>
        <w:tabs>
          <w:tab w:val="left" w:pos="0"/>
        </w:tabs>
        <w:ind w:firstLine="844"/>
        <w:rPr>
          <w:szCs w:val="24"/>
        </w:rPr>
      </w:pPr>
      <w:r>
        <w:rPr>
          <w:szCs w:val="24"/>
        </w:rPr>
        <w:t xml:space="preserve"> Patikslinti sąrašo 5 punkte nurodytą bendro naudojimo patalpų plotą: vietoj „45,18 kv. m“ įrašant „4,19 kv. m“.</w:t>
      </w:r>
    </w:p>
    <w:p w14:paraId="005DDE2E" w14:textId="77777777" w:rsidR="000A1A03" w:rsidRPr="00D87A99" w:rsidRDefault="000A1A03" w:rsidP="000A1A03">
      <w:pPr>
        <w:tabs>
          <w:tab w:val="left" w:pos="0"/>
        </w:tabs>
        <w:ind w:firstLine="844"/>
        <w:rPr>
          <w:szCs w:val="24"/>
        </w:rPr>
      </w:pPr>
    </w:p>
    <w:p w14:paraId="4819FD68" w14:textId="77777777" w:rsidR="00DA6C4F" w:rsidRDefault="008B4E53" w:rsidP="000A1A03">
      <w:pPr>
        <w:pStyle w:val="Default"/>
        <w:ind w:firstLine="567"/>
        <w:jc w:val="both"/>
      </w:pPr>
      <w:r>
        <w:t xml:space="preserve">     </w:t>
      </w:r>
      <w:r w:rsidR="00FA12CD">
        <w:t xml:space="preserve">Tarybos narys Alfredas Mockus: </w:t>
      </w:r>
      <w:r w:rsidR="00DA6C4F">
        <w:t>ar tikrai tokie skaičiai turi būti sprendimo 4 punkte?</w:t>
      </w:r>
    </w:p>
    <w:p w14:paraId="647F8675" w14:textId="280FA14F" w:rsidR="00321E00" w:rsidRDefault="00DA6C4F" w:rsidP="00303E33">
      <w:pPr>
        <w:pStyle w:val="Default"/>
        <w:ind w:firstLine="567"/>
        <w:jc w:val="both"/>
      </w:pPr>
      <w:r>
        <w:t xml:space="preserve">     Finansų skyriaus vyresn. specialistė turtui Vanda Galdikienė: taip. 2019 m. atlikus kadastrinius matavimus šios patalpos buvo priskirtos prie bendro naudojimo patalpų. Visai neseniai kreipėmės į Regist</w:t>
      </w:r>
      <w:r w:rsidR="00303E33">
        <w:t>r</w:t>
      </w:r>
      <w:r>
        <w:t xml:space="preserve">ų centrą dėl </w:t>
      </w:r>
      <w:r w:rsidR="00303E33">
        <w:t xml:space="preserve">kadastrinių matavimų tikslinimo, tada patalpos buvo atskirtos. </w:t>
      </w:r>
    </w:p>
    <w:p w14:paraId="6142059D" w14:textId="406778D3" w:rsidR="002D158E" w:rsidRPr="0048099C" w:rsidRDefault="002D158E" w:rsidP="002D158E">
      <w:pPr>
        <w:shd w:val="solid" w:color="FFFFFF" w:fill="FFFFFF"/>
        <w:tabs>
          <w:tab w:val="left" w:pos="0"/>
        </w:tabs>
        <w:ind w:firstLine="0"/>
        <w:rPr>
          <w:szCs w:val="24"/>
        </w:rPr>
      </w:pPr>
      <w:r>
        <w:rPr>
          <w:szCs w:val="24"/>
        </w:rPr>
        <w:t xml:space="preserve">                   </w:t>
      </w:r>
      <w:r w:rsidRPr="0048099C">
        <w:rPr>
          <w:szCs w:val="24"/>
        </w:rPr>
        <w:t>Balsuota už pateiktą sprendimo projektą – 1</w:t>
      </w:r>
      <w:r w:rsidR="007F09C2">
        <w:rPr>
          <w:szCs w:val="24"/>
        </w:rPr>
        <w:t>5</w:t>
      </w:r>
      <w:r w:rsidRPr="0048099C">
        <w:rPr>
          <w:szCs w:val="24"/>
        </w:rPr>
        <w:t xml:space="preserve"> už.</w:t>
      </w:r>
    </w:p>
    <w:p w14:paraId="3CDE43DC"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1977C099" w14:textId="5D3B8F3B" w:rsidR="00321E00" w:rsidRPr="002D158E" w:rsidRDefault="002D158E" w:rsidP="00152C2D">
      <w:pPr>
        <w:pStyle w:val="Sraopastraipa"/>
        <w:numPr>
          <w:ilvl w:val="0"/>
          <w:numId w:val="19"/>
        </w:numPr>
        <w:tabs>
          <w:tab w:val="left" w:pos="1276"/>
        </w:tabs>
        <w:ind w:left="0" w:firstLine="1134"/>
        <w:contextualSpacing/>
      </w:pPr>
      <w:r>
        <w:t xml:space="preserve"> SVARSTYTA. </w:t>
      </w:r>
      <w:r w:rsidR="000A1A03">
        <w:rPr>
          <w:iCs/>
        </w:rPr>
        <w:t>Savivaldybės nekilnojamojo turto nurašym</w:t>
      </w:r>
      <w:r>
        <w:rPr>
          <w:iCs/>
        </w:rPr>
        <w:t>as.</w:t>
      </w:r>
    </w:p>
    <w:p w14:paraId="67DAF97C" w14:textId="0180FC29" w:rsidR="000A1A03" w:rsidRPr="00EA0A61" w:rsidRDefault="002D158E" w:rsidP="000A1A03">
      <w:pPr>
        <w:rPr>
          <w:szCs w:val="24"/>
        </w:rPr>
      </w:pPr>
      <w:r>
        <w:t xml:space="preserve">       </w:t>
      </w:r>
      <w:r w:rsidR="000A1A03">
        <w:t>Ūkio plėtros ir ekologijos komiteto pirmininkas Albinas Maslauskas</w:t>
      </w:r>
      <w:r w:rsidR="000A1A03">
        <w:rPr>
          <w:iCs/>
        </w:rPr>
        <w:t xml:space="preserve"> </w:t>
      </w:r>
      <w:r>
        <w:rPr>
          <w:iCs/>
        </w:rPr>
        <w:t>teikė sprendimo projektą –</w:t>
      </w:r>
      <w:r w:rsidRPr="00DA3E56">
        <w:rPr>
          <w:szCs w:val="24"/>
        </w:rPr>
        <w:t xml:space="preserve"> </w:t>
      </w:r>
      <w:r w:rsidR="000A1A03">
        <w:rPr>
          <w:szCs w:val="24"/>
        </w:rPr>
        <w:t>n</w:t>
      </w:r>
      <w:r w:rsidR="000A1A03" w:rsidRPr="009402EE">
        <w:rPr>
          <w:color w:val="000000"/>
        </w:rPr>
        <w:t>urašyti pripažintą netinkamu (negalimu) naudoti dė</w:t>
      </w:r>
      <w:r w:rsidR="000A1A03">
        <w:rPr>
          <w:color w:val="000000"/>
        </w:rPr>
        <w:t>l fizinio nusidėvėjimo Savivaldybei</w:t>
      </w:r>
      <w:r w:rsidR="000A1A03" w:rsidRPr="009402EE">
        <w:rPr>
          <w:color w:val="000000"/>
        </w:rPr>
        <w:t xml:space="preserve"> nuosavybės teis</w:t>
      </w:r>
      <w:r w:rsidR="000A1A03">
        <w:rPr>
          <w:color w:val="000000"/>
        </w:rPr>
        <w:t xml:space="preserve">e priklausantį nekilnojamąjį turtą: </w:t>
      </w:r>
      <w:r w:rsidR="000A1A03">
        <w:rPr>
          <w:szCs w:val="24"/>
        </w:rPr>
        <w:t xml:space="preserve">malkinę  </w:t>
      </w:r>
      <w:r w:rsidR="000A1A03" w:rsidRPr="005E6DF8">
        <w:rPr>
          <w:szCs w:val="24"/>
        </w:rPr>
        <w:t>(unikalus Nr. 6896-3005-7032, pažymėjimas</w:t>
      </w:r>
      <w:r w:rsidR="000A1A03">
        <w:rPr>
          <w:szCs w:val="24"/>
        </w:rPr>
        <w:t xml:space="preserve"> plane 3I1m, statybos  metai – 1963,  užstatytas plotas – 38,00 kv. m),  </w:t>
      </w:r>
      <w:r w:rsidR="000A1A03" w:rsidRPr="005D2190">
        <w:rPr>
          <w:szCs w:val="24"/>
        </w:rPr>
        <w:t>inventorinis Nr. 1010011,</w:t>
      </w:r>
      <w:r w:rsidR="000A1A03" w:rsidRPr="00BF7FD8">
        <w:rPr>
          <w:b/>
          <w:szCs w:val="24"/>
        </w:rPr>
        <w:t xml:space="preserve"> </w:t>
      </w:r>
      <w:r w:rsidR="000A1A03" w:rsidRPr="005E6DF8">
        <w:rPr>
          <w:szCs w:val="24"/>
        </w:rPr>
        <w:t>įsigijimo vertė –</w:t>
      </w:r>
      <w:r w:rsidR="000A1A03">
        <w:rPr>
          <w:szCs w:val="24"/>
        </w:rPr>
        <w:t xml:space="preserve"> </w:t>
      </w:r>
      <w:r w:rsidR="000A1A03" w:rsidRPr="005E6DF8">
        <w:rPr>
          <w:szCs w:val="24"/>
        </w:rPr>
        <w:t xml:space="preserve">0,00 Eur, likutinė vertė – 0,00 Eur, </w:t>
      </w:r>
      <w:r w:rsidR="000A1A03">
        <w:rPr>
          <w:szCs w:val="24"/>
        </w:rPr>
        <w:t xml:space="preserve">kitus inžinerinius statinius-kiemo statinius – stoginę, (unikalus Nr. 6896-3005-7043), </w:t>
      </w:r>
      <w:r w:rsidR="000A1A03" w:rsidRPr="005E6DF8">
        <w:rPr>
          <w:szCs w:val="24"/>
        </w:rPr>
        <w:t>įsigijimo vertė –</w:t>
      </w:r>
      <w:r w:rsidR="000A1A03">
        <w:rPr>
          <w:szCs w:val="24"/>
        </w:rPr>
        <w:t xml:space="preserve"> </w:t>
      </w:r>
      <w:r w:rsidR="000A1A03" w:rsidRPr="005E6DF8">
        <w:rPr>
          <w:szCs w:val="24"/>
        </w:rPr>
        <w:t>0,00 Eur, likutinė vertė – 0,00 Eur</w:t>
      </w:r>
      <w:r w:rsidR="000A1A03">
        <w:rPr>
          <w:szCs w:val="24"/>
        </w:rPr>
        <w:t>.</w:t>
      </w:r>
    </w:p>
    <w:p w14:paraId="56A1F245" w14:textId="0F42A44F" w:rsidR="000A1A03" w:rsidRDefault="000A1A03" w:rsidP="000A1A03">
      <w:pPr>
        <w:ind w:firstLine="0"/>
        <w:rPr>
          <w:color w:val="000000"/>
        </w:rPr>
      </w:pPr>
      <w:r>
        <w:rPr>
          <w:color w:val="000000"/>
        </w:rPr>
        <w:t xml:space="preserve">                    Įgalioti Savivaldybės administracijos direktorių organizuoti  kadastrinių matavimų duomenų patikslinimą ir išregistruoti 1 punkte nurodytus  statinius iš Nekilnojamojo turto registro.</w:t>
      </w:r>
    </w:p>
    <w:p w14:paraId="321184C6" w14:textId="77777777" w:rsidR="003A3628" w:rsidRDefault="003A3628" w:rsidP="003A3628">
      <w:pPr>
        <w:ind w:firstLine="0"/>
        <w:rPr>
          <w:lang w:eastAsia="lt-LT"/>
        </w:rPr>
      </w:pPr>
      <w:r>
        <w:rPr>
          <w:color w:val="000000"/>
        </w:rPr>
        <w:lastRenderedPageBreak/>
        <w:t xml:space="preserve">                   </w:t>
      </w:r>
      <w:r>
        <w:rPr>
          <w:lang w:eastAsia="lt-LT"/>
        </w:rPr>
        <w:t>Tarybos narys Juozas Barsteiga klausė, ar nereikės lėšų išregistruojant turtą?</w:t>
      </w:r>
    </w:p>
    <w:p w14:paraId="651F6EFA" w14:textId="77777777" w:rsidR="003A3628" w:rsidRPr="00A377CD" w:rsidRDefault="003A3628" w:rsidP="003A3628">
      <w:pPr>
        <w:ind w:firstLine="0"/>
        <w:rPr>
          <w:lang w:eastAsia="lt-LT"/>
        </w:rPr>
      </w:pPr>
      <w:r>
        <w:rPr>
          <w:lang w:eastAsia="lt-LT"/>
        </w:rPr>
        <w:t xml:space="preserve">                   Finansų skyriaus vyresn. specialistė Vanda Galdikienė: savivaldybėms šios paslaugos teikiamos nemokamai.</w:t>
      </w:r>
    </w:p>
    <w:p w14:paraId="013D5CF5" w14:textId="11F7D76C" w:rsidR="002D158E" w:rsidRPr="0048099C" w:rsidRDefault="003A3628" w:rsidP="000A1A03">
      <w:pPr>
        <w:ind w:firstLine="0"/>
        <w:rPr>
          <w:szCs w:val="24"/>
        </w:rPr>
      </w:pPr>
      <w:r>
        <w:rPr>
          <w:color w:val="000000"/>
        </w:rPr>
        <w:t xml:space="preserve"> </w:t>
      </w:r>
      <w:r w:rsidR="002D158E">
        <w:rPr>
          <w:szCs w:val="24"/>
        </w:rPr>
        <w:t xml:space="preserve">                  </w:t>
      </w:r>
      <w:r w:rsidR="002D158E" w:rsidRPr="0048099C">
        <w:rPr>
          <w:szCs w:val="24"/>
        </w:rPr>
        <w:t>Balsuota už pateiktą sprendimo projektą – 1</w:t>
      </w:r>
      <w:r w:rsidR="007F09C2">
        <w:rPr>
          <w:szCs w:val="24"/>
        </w:rPr>
        <w:t>5</w:t>
      </w:r>
      <w:r w:rsidR="002D158E" w:rsidRPr="0048099C">
        <w:rPr>
          <w:szCs w:val="24"/>
        </w:rPr>
        <w:t xml:space="preserve"> už.</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350661BF" w:rsidR="00321E00" w:rsidRPr="002D158E" w:rsidRDefault="002D158E" w:rsidP="00152C2D">
      <w:pPr>
        <w:pStyle w:val="Sraopastraipa"/>
        <w:numPr>
          <w:ilvl w:val="0"/>
          <w:numId w:val="19"/>
        </w:numPr>
        <w:tabs>
          <w:tab w:val="left" w:pos="1276"/>
        </w:tabs>
        <w:ind w:left="0" w:firstLine="1134"/>
        <w:contextualSpacing/>
      </w:pPr>
      <w:r>
        <w:t xml:space="preserve"> SVARSTYTA. </w:t>
      </w:r>
      <w:r w:rsidR="000A1A03">
        <w:t>N</w:t>
      </w:r>
      <w:r w:rsidR="000A1A03">
        <w:rPr>
          <w:iCs/>
        </w:rPr>
        <w:t>ekilnojamojo turto Plungės g. 85A, Budrikių k., Rietavo sen. išnuomojimas viešo konkurso būdu</w:t>
      </w:r>
      <w:r>
        <w:rPr>
          <w:iCs/>
        </w:rPr>
        <w:t>.</w:t>
      </w:r>
    </w:p>
    <w:p w14:paraId="03FEE08D" w14:textId="6C684D38" w:rsidR="000A1A03" w:rsidRDefault="002D158E" w:rsidP="000A1A03">
      <w:pPr>
        <w:pStyle w:val="Porat"/>
        <w:tabs>
          <w:tab w:val="clear" w:pos="4153"/>
          <w:tab w:val="clear" w:pos="8306"/>
        </w:tabs>
        <w:rPr>
          <w:bCs/>
          <w:szCs w:val="24"/>
        </w:rPr>
      </w:pPr>
      <w:r>
        <w:t xml:space="preserve"> </w:t>
      </w:r>
      <w:bookmarkStart w:id="14" w:name="_Hlk96421436"/>
      <w:r w:rsidR="000A1A03">
        <w:t xml:space="preserve">      Ūkio plėtros ir ekologijos komiteto pirmininkas Albinas Maslauskas</w:t>
      </w:r>
      <w:r w:rsidR="000A1A03">
        <w:rPr>
          <w:iCs/>
        </w:rPr>
        <w:t xml:space="preserve"> </w:t>
      </w:r>
      <w:r>
        <w:rPr>
          <w:iCs/>
        </w:rPr>
        <w:t>teikė sprendimo projektą –</w:t>
      </w:r>
      <w:bookmarkEnd w:id="14"/>
      <w:r>
        <w:rPr>
          <w:iCs/>
        </w:rPr>
        <w:t xml:space="preserve"> </w:t>
      </w:r>
      <w:r w:rsidR="000A1A03">
        <w:rPr>
          <w:iCs/>
        </w:rPr>
        <w:t>i</w:t>
      </w:r>
      <w:r w:rsidR="000A1A03">
        <w:rPr>
          <w:lang w:eastAsia="lt-LT"/>
        </w:rPr>
        <w:t xml:space="preserve">šnuomoti penkeriems metams viešo konkurso būdu,  Rietavo </w:t>
      </w:r>
      <w:r w:rsidR="000A1A03" w:rsidRPr="00D04C42">
        <w:rPr>
          <w:lang w:eastAsia="lt-LT"/>
        </w:rPr>
        <w:t xml:space="preserve"> savivaldybei nuosavybės teise priklausantį nekilnojamąjį turtą</w:t>
      </w:r>
      <w:r w:rsidR="000A1A03">
        <w:rPr>
          <w:lang w:eastAsia="lt-LT"/>
        </w:rPr>
        <w:t>:</w:t>
      </w:r>
      <w:r w:rsidR="000A1A03" w:rsidRPr="00D04C42">
        <w:rPr>
          <w:lang w:eastAsia="lt-LT"/>
        </w:rPr>
        <w:t xml:space="preserve"> </w:t>
      </w:r>
      <w:r w:rsidR="000A1A03">
        <w:rPr>
          <w:szCs w:val="24"/>
        </w:rPr>
        <w:t>kitus  inžinerinius statinius</w:t>
      </w:r>
      <w:r w:rsidR="000A1A03" w:rsidRPr="00A93D47">
        <w:rPr>
          <w:szCs w:val="24"/>
        </w:rPr>
        <w:t xml:space="preserve"> – lėktu</w:t>
      </w:r>
      <w:r w:rsidR="000A1A03">
        <w:rPr>
          <w:szCs w:val="24"/>
        </w:rPr>
        <w:t>vų pakilimo-nusileidimo aikštelę (toliau – l</w:t>
      </w:r>
      <w:r w:rsidR="000A1A03" w:rsidRPr="00A93D47">
        <w:rPr>
          <w:szCs w:val="24"/>
        </w:rPr>
        <w:t>ėktuvų pakilimo-nusileidimo aikštelė</w:t>
      </w:r>
      <w:r w:rsidR="000A1A03">
        <w:rPr>
          <w:szCs w:val="24"/>
        </w:rPr>
        <w:t>, plotas – 21826,80 kv. m, unikalus Nr. 6898-7014-6016)</w:t>
      </w:r>
      <w:r w:rsidR="000A1A03">
        <w:rPr>
          <w:bCs/>
          <w:szCs w:val="24"/>
        </w:rPr>
        <w:t xml:space="preserve">, </w:t>
      </w:r>
      <w:r w:rsidR="000A1A03">
        <w:rPr>
          <w:szCs w:val="24"/>
        </w:rPr>
        <w:t xml:space="preserve">esančius Rietavo sav., Rietavo sen., Budrikių k., Plungės g. 85A ūkinei-komercinei veiklai vykdyti.   </w:t>
      </w:r>
    </w:p>
    <w:p w14:paraId="63F93419" w14:textId="35741A88" w:rsidR="000A1A03" w:rsidRDefault="000A1A03" w:rsidP="000A1A03">
      <w:pPr>
        <w:rPr>
          <w:lang w:eastAsia="lt-LT"/>
        </w:rPr>
      </w:pPr>
      <w:r>
        <w:rPr>
          <w:lang w:eastAsia="lt-LT"/>
        </w:rPr>
        <w:t xml:space="preserve">        </w:t>
      </w:r>
      <w:r w:rsidRPr="00D04C42">
        <w:rPr>
          <w:lang w:eastAsia="lt-LT"/>
        </w:rPr>
        <w:t>Nustatyti 1 punkte nurodyto nekilnojamojo turt</w:t>
      </w:r>
      <w:r>
        <w:rPr>
          <w:lang w:eastAsia="lt-LT"/>
        </w:rPr>
        <w:t>o pradinį nuompinigių dydį – 0,20</w:t>
      </w:r>
      <w:r w:rsidRPr="00D04C42">
        <w:rPr>
          <w:lang w:eastAsia="lt-LT"/>
        </w:rPr>
        <w:t> Eur už 1 kv. m per mėnesį</w:t>
      </w:r>
      <w:r>
        <w:rPr>
          <w:lang w:eastAsia="lt-LT"/>
        </w:rPr>
        <w:t>.</w:t>
      </w:r>
    </w:p>
    <w:p w14:paraId="6A5089BB" w14:textId="29D3326F" w:rsidR="000A1A03" w:rsidRDefault="000A1A03" w:rsidP="000A1A03">
      <w:pPr>
        <w:ind w:firstLine="0"/>
        <w:rPr>
          <w:color w:val="000000"/>
          <w:szCs w:val="24"/>
          <w:lang w:eastAsia="lt-LT"/>
        </w:rPr>
      </w:pPr>
      <w:r>
        <w:rPr>
          <w:b/>
          <w:lang w:eastAsia="lt-LT"/>
        </w:rPr>
        <w:t xml:space="preserve">                    </w:t>
      </w:r>
      <w:r>
        <w:rPr>
          <w:color w:val="000000"/>
          <w:szCs w:val="24"/>
          <w:lang w:eastAsia="lt-LT"/>
        </w:rPr>
        <w:t>Įgalioti  Savivaldybės administracijos direktorių organizuoti  sprendimo 1 punkte nurodyto nekilnojamojo turto  viešą nuomos konkursą ir pasirašyti su konkurso laimėtoju  nekilnojamojo turto nuomos sutartį  ir perdavimo–priėmimo aktą.</w:t>
      </w:r>
    </w:p>
    <w:p w14:paraId="14044F06" w14:textId="021A2C6A" w:rsidR="00E5332E" w:rsidRDefault="005127F6" w:rsidP="003A3628">
      <w:pPr>
        <w:ind w:firstLine="0"/>
        <w:rPr>
          <w:lang w:eastAsia="lt-LT"/>
        </w:rPr>
      </w:pPr>
      <w:r>
        <w:rPr>
          <w:lang w:eastAsia="lt-LT"/>
        </w:rPr>
        <w:t xml:space="preserve">                   Tarybos narys </w:t>
      </w:r>
      <w:r w:rsidR="003A3628">
        <w:rPr>
          <w:lang w:eastAsia="lt-LT"/>
        </w:rPr>
        <w:t xml:space="preserve">Vytautas Blažaitis siūlė, kol Savivaldybė dar negali ta žeme naudotis, nenuomoti aukščiau minėto turto penkeriems metams. </w:t>
      </w:r>
      <w:r w:rsidR="00E5332E">
        <w:rPr>
          <w:lang w:eastAsia="lt-LT"/>
        </w:rPr>
        <w:t xml:space="preserve">Įrašykime, kad išnuomojome iki tol, kol gausime žemės nuosavybę. </w:t>
      </w:r>
    </w:p>
    <w:p w14:paraId="34D738F2" w14:textId="7E58026C" w:rsidR="00E5332E" w:rsidRDefault="00E5332E" w:rsidP="003A3628">
      <w:pPr>
        <w:ind w:firstLine="0"/>
        <w:rPr>
          <w:lang w:eastAsia="lt-LT"/>
        </w:rPr>
      </w:pPr>
      <w:r>
        <w:rPr>
          <w:lang w:eastAsia="lt-LT"/>
        </w:rPr>
        <w:t xml:space="preserve">                   Savivaldybės meras Antanas Černeckis: žemės perdavimas trunka ilgai. Pats optimistiškiausias variantas – bus perduota po metų. Kas pasikeis nuo to, kad sutrumpinsime nuomos laiką?</w:t>
      </w:r>
    </w:p>
    <w:p w14:paraId="1161E146" w14:textId="0088BA28" w:rsidR="00E5332E" w:rsidRDefault="00E5332E" w:rsidP="003A3628">
      <w:pPr>
        <w:ind w:firstLine="0"/>
        <w:rPr>
          <w:lang w:eastAsia="lt-LT"/>
        </w:rPr>
      </w:pPr>
      <w:r>
        <w:rPr>
          <w:lang w:eastAsia="lt-LT"/>
        </w:rPr>
        <w:t xml:space="preserve">                   Tarybos narys Vytautas Blažaitis: </w:t>
      </w:r>
      <w:r w:rsidR="00E97E95">
        <w:rPr>
          <w:lang w:eastAsia="lt-LT"/>
        </w:rPr>
        <w:t xml:space="preserve">kai galėsime nuomoti ne tik turtą, bet ir žemę, išnuomosime aukštesne kaina. </w:t>
      </w:r>
    </w:p>
    <w:p w14:paraId="185A4D3A" w14:textId="4F1BB729" w:rsidR="00E97E95" w:rsidRDefault="00E97E95" w:rsidP="003A3628">
      <w:pPr>
        <w:ind w:firstLine="0"/>
        <w:rPr>
          <w:lang w:eastAsia="lt-LT"/>
        </w:rPr>
      </w:pPr>
      <w:r>
        <w:rPr>
          <w:lang w:eastAsia="lt-LT"/>
        </w:rPr>
        <w:t xml:space="preserve">                  </w:t>
      </w:r>
      <w:r w:rsidR="006331A3">
        <w:rPr>
          <w:lang w:eastAsia="lt-LT"/>
        </w:rPr>
        <w:t xml:space="preserve"> </w:t>
      </w:r>
      <w:r>
        <w:rPr>
          <w:lang w:eastAsia="lt-LT"/>
        </w:rPr>
        <w:t xml:space="preserve"> Finansų skyriaus vyresn. specialistė Vanda Galdikienė: konkretų terminą bet kokiu atveju turime nurodyti, nes kitaip negalėsime sudaryti nuomos sutarties. Kai žemė bus perduota, sudarysime kitą sutartį, tada nuomininkas mokės kitą kainą. Žemė bus perduota patikėjimo teise. Nieko mes neprarandame, nes aikštelę nuomosis, o žeme naudosis, kaip </w:t>
      </w:r>
      <w:r w:rsidR="00831D2D">
        <w:rPr>
          <w:lang w:eastAsia="lt-LT"/>
        </w:rPr>
        <w:t>naudotoj</w:t>
      </w:r>
      <w:r w:rsidR="006331A3">
        <w:rPr>
          <w:lang w:eastAsia="lt-LT"/>
        </w:rPr>
        <w:t xml:space="preserve">ai. Sutarties dėl žemės nuomos negalės pasirašyti tol, kol mums žemė nebus perduota patikėjimo teise. </w:t>
      </w:r>
    </w:p>
    <w:p w14:paraId="0A80DCE8" w14:textId="3028CFD2" w:rsidR="006331A3" w:rsidRDefault="006331A3" w:rsidP="003A3628">
      <w:pPr>
        <w:ind w:firstLine="0"/>
        <w:rPr>
          <w:lang w:eastAsia="lt-LT"/>
        </w:rPr>
      </w:pPr>
      <w:r>
        <w:rPr>
          <w:lang w:eastAsia="lt-LT"/>
        </w:rPr>
        <w:t xml:space="preserve">                    Savivaldybės meras Antanas Černeckis: </w:t>
      </w:r>
      <w:r w:rsidR="00831D2D">
        <w:rPr>
          <w:lang w:eastAsia="lt-LT"/>
        </w:rPr>
        <w:t>aiškinomės įvairiose institucijose, jokių kliūčių nuomoti nėra. Nuomos sutartį bus galima pratęsti.</w:t>
      </w:r>
    </w:p>
    <w:p w14:paraId="0C798DCE" w14:textId="77777777" w:rsidR="002426E2" w:rsidRDefault="006331A3" w:rsidP="003A3628">
      <w:pPr>
        <w:ind w:firstLine="0"/>
        <w:rPr>
          <w:lang w:eastAsia="lt-LT"/>
        </w:rPr>
      </w:pPr>
      <w:r>
        <w:rPr>
          <w:lang w:eastAsia="lt-LT"/>
        </w:rPr>
        <w:t xml:space="preserve">                   </w:t>
      </w:r>
      <w:r w:rsidR="00831D2D">
        <w:rPr>
          <w:lang w:eastAsia="lt-LT"/>
        </w:rPr>
        <w:t>Tarybos narys Alfredas Mockus: nebus taip, kad aikštelę iš</w:t>
      </w:r>
      <w:r w:rsidR="002426E2">
        <w:rPr>
          <w:lang w:eastAsia="lt-LT"/>
        </w:rPr>
        <w:t>sinuomos vieni, o žemę – kiti?</w:t>
      </w:r>
    </w:p>
    <w:p w14:paraId="10B3BF62" w14:textId="430B5F6E" w:rsidR="002426E2" w:rsidRDefault="002426E2" w:rsidP="003A3628">
      <w:pPr>
        <w:ind w:firstLine="0"/>
        <w:rPr>
          <w:lang w:eastAsia="lt-LT"/>
        </w:rPr>
      </w:pPr>
      <w:r>
        <w:rPr>
          <w:lang w:eastAsia="lt-LT"/>
        </w:rPr>
        <w:t xml:space="preserve">                   Savivaldybės meras Antanas Černeckis: ne, taip neįmanoma. Atkreipė dėmesį, kad dabar norima sutrumpinti nuomos laiką, o kiek metų ta problema iš viso nebuvo sprendžiama. Ar galime garantuoti, kad panaši situacija, kai nieko nebuvo daroma, nesitęs dar </w:t>
      </w:r>
      <w:r w:rsidR="00F24145">
        <w:rPr>
          <w:lang w:eastAsia="lt-LT"/>
        </w:rPr>
        <w:t>ilgiau?</w:t>
      </w:r>
    </w:p>
    <w:p w14:paraId="2658D98D" w14:textId="5E0ABA6E" w:rsidR="00F24145" w:rsidRDefault="00F24145" w:rsidP="003A3628">
      <w:pPr>
        <w:ind w:firstLine="0"/>
        <w:rPr>
          <w:lang w:eastAsia="lt-LT"/>
        </w:rPr>
      </w:pPr>
      <w:r>
        <w:rPr>
          <w:lang w:eastAsia="lt-LT"/>
        </w:rPr>
        <w:t xml:space="preserve">                    Savivaldybės mero pavaduotojas Jonas Eugenijus Bačinskas: visada sprendžiant turgaus klausimus atsiranda žmonių, kurie turi įvairiausių slaptų interesų. Nebuvo valdžios, kuri nepareikštų pretenzijų dėl to. Kuo daugiau konkursų, tuo padėtis blogėja, atmosfera kaista. </w:t>
      </w:r>
    </w:p>
    <w:p w14:paraId="5C9F03AC" w14:textId="4C29DDF7" w:rsidR="00F24145" w:rsidRDefault="00F24145" w:rsidP="003A3628">
      <w:pPr>
        <w:ind w:firstLine="0"/>
        <w:rPr>
          <w:lang w:eastAsia="lt-LT"/>
        </w:rPr>
      </w:pPr>
      <w:r>
        <w:rPr>
          <w:lang w:eastAsia="lt-LT"/>
        </w:rPr>
        <w:t xml:space="preserve">                    Tarybos narys Alfredas Mockus siūlo trumpinti nuomos laiką iki trijų metų, o reikalui esant, sutartį bus galim pratęsti.</w:t>
      </w:r>
    </w:p>
    <w:p w14:paraId="5C2C154D" w14:textId="76B54D5A" w:rsidR="00E5332E" w:rsidRPr="00A377CD" w:rsidRDefault="00F24145" w:rsidP="003A3628">
      <w:pPr>
        <w:ind w:firstLine="0"/>
        <w:rPr>
          <w:lang w:eastAsia="lt-LT"/>
        </w:rPr>
      </w:pPr>
      <w:r>
        <w:rPr>
          <w:lang w:eastAsia="lt-LT"/>
        </w:rPr>
        <w:t xml:space="preserve">                    </w:t>
      </w:r>
      <w:r w:rsidR="00C362B6">
        <w:rPr>
          <w:lang w:eastAsia="lt-LT"/>
        </w:rPr>
        <w:t>Savivaldybės meras Antanas Černeckis: kuo trumpiau nuomosis, tuo mažiau investuos. Tai vienas iš argumentų, dėl ko norime nuomoti ilgesniam laikui. Balsuosime už pirminį variantą ir jeigu reikės, už alternatyvų sprendimą (nuomoti iki trejų metų).</w:t>
      </w:r>
      <w:r w:rsidR="002426E2">
        <w:rPr>
          <w:lang w:eastAsia="lt-LT"/>
        </w:rPr>
        <w:t xml:space="preserve">       </w:t>
      </w:r>
      <w:r w:rsidR="00831D2D">
        <w:rPr>
          <w:lang w:eastAsia="lt-LT"/>
        </w:rPr>
        <w:t xml:space="preserve"> </w:t>
      </w:r>
      <w:r w:rsidR="00E5332E">
        <w:rPr>
          <w:lang w:eastAsia="lt-LT"/>
        </w:rPr>
        <w:t xml:space="preserve">                  </w:t>
      </w:r>
    </w:p>
    <w:p w14:paraId="06FC6DEE" w14:textId="299232C4" w:rsidR="002D158E" w:rsidRPr="0048099C" w:rsidRDefault="002D158E" w:rsidP="000A1A03">
      <w:pPr>
        <w:ind w:firstLine="1092"/>
        <w:rPr>
          <w:szCs w:val="24"/>
        </w:rPr>
      </w:pPr>
      <w:r>
        <w:rPr>
          <w:szCs w:val="24"/>
        </w:rPr>
        <w:t xml:space="preserve"> </w:t>
      </w:r>
      <w:r w:rsidRPr="0048099C">
        <w:rPr>
          <w:szCs w:val="24"/>
        </w:rPr>
        <w:t>Balsuota už pateiktą sprendimo projektą – 1</w:t>
      </w:r>
      <w:r w:rsidR="00C362B6">
        <w:rPr>
          <w:szCs w:val="24"/>
        </w:rPr>
        <w:t>0</w:t>
      </w:r>
      <w:r w:rsidRPr="0048099C">
        <w:rPr>
          <w:szCs w:val="24"/>
        </w:rPr>
        <w:t xml:space="preserve"> už</w:t>
      </w:r>
      <w:r w:rsidR="00C362B6">
        <w:rPr>
          <w:szCs w:val="24"/>
        </w:rPr>
        <w:t>, 5 „prieš“ (Vytautas Blažaitis, Alfredas Mockus, Algimantas Mickus, Viktoras Krajinas, Augustas Šlimas)</w:t>
      </w:r>
      <w:r w:rsidRPr="0048099C">
        <w:rPr>
          <w:szCs w:val="24"/>
        </w:rPr>
        <w:t>.</w:t>
      </w:r>
    </w:p>
    <w:p w14:paraId="1D11F418"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61DC8943" w:rsidR="00321E00" w:rsidRPr="002D158E" w:rsidRDefault="002D158E" w:rsidP="00152C2D">
      <w:pPr>
        <w:pStyle w:val="Sraopastraipa"/>
        <w:numPr>
          <w:ilvl w:val="0"/>
          <w:numId w:val="19"/>
        </w:numPr>
        <w:tabs>
          <w:tab w:val="left" w:pos="1276"/>
        </w:tabs>
        <w:ind w:left="0" w:firstLine="1134"/>
        <w:contextualSpacing/>
      </w:pPr>
      <w:r>
        <w:lastRenderedPageBreak/>
        <w:t xml:space="preserve"> SVARSTYTA. </w:t>
      </w:r>
      <w:r w:rsidR="000270A3">
        <w:t>P</w:t>
      </w:r>
      <w:r w:rsidR="000270A3">
        <w:rPr>
          <w:iCs/>
        </w:rPr>
        <w:t>rašymas perduoti Rietavo savivaldybei valstybinės žemės sklypą valdyti, naudoti ir disponuoti juo patikėjimo teise</w:t>
      </w:r>
      <w:r>
        <w:rPr>
          <w:iCs/>
        </w:rPr>
        <w:t>.</w:t>
      </w:r>
    </w:p>
    <w:p w14:paraId="0D459563" w14:textId="7053EB69" w:rsidR="000270A3" w:rsidRPr="000270A3" w:rsidRDefault="000270A3" w:rsidP="000270A3">
      <w:pPr>
        <w:ind w:firstLine="0"/>
      </w:pPr>
      <w:r>
        <w:t xml:space="preserve">                   Ūkio plėtros ir ekologijos komiteto pirmininkas Albinas Maslauskas</w:t>
      </w:r>
      <w:r>
        <w:rPr>
          <w:iCs/>
        </w:rPr>
        <w:t xml:space="preserve"> </w:t>
      </w:r>
      <w:r w:rsidR="002D158E">
        <w:rPr>
          <w:iCs/>
        </w:rPr>
        <w:t xml:space="preserve">teikė sprendimo projektą – </w:t>
      </w:r>
      <w:r>
        <w:rPr>
          <w:iCs/>
        </w:rPr>
        <w:t>p</w:t>
      </w:r>
      <w:r w:rsidRPr="000270A3">
        <w:rPr>
          <w:color w:val="000000"/>
          <w:lang w:eastAsia="lt-LT"/>
        </w:rPr>
        <w:t>rašyti Nacionalinės žemės tarnybos prie Žemės ūkio ministerijos perduoti valstybinės žemės sklypą, esantį Plungės g. 85A, Budrikių k., Rietavo sen., Rietavo sav. (unikalus Nr. 4400-0119-4834, kadastro Nr. 6860/0001:262), plotas – 8,2694 ha, paskirtis – kita) naudoti ir disponuoti juo patikėjimo teise Rietavo savivaldybei</w:t>
      </w:r>
      <w:r w:rsidRPr="000270A3">
        <w:rPr>
          <w:color w:val="000000"/>
          <w:shd w:val="clear" w:color="auto" w:fill="FFFFFF"/>
        </w:rPr>
        <w:t> ūkinei komercinei veiklai.</w:t>
      </w:r>
      <w:r w:rsidRPr="000270A3">
        <w:rPr>
          <w:color w:val="000000"/>
          <w:lang w:eastAsia="lt-LT"/>
        </w:rPr>
        <w:t xml:space="preserve"> Šiame sklype yra Rietavo savivaldybei priklausantys statiniai (unikalus Nr. 6898-7014-6016). </w:t>
      </w:r>
    </w:p>
    <w:p w14:paraId="4180A13A" w14:textId="54100111" w:rsidR="000270A3" w:rsidRPr="000270A3" w:rsidRDefault="000270A3" w:rsidP="000270A3">
      <w:pPr>
        <w:tabs>
          <w:tab w:val="left" w:pos="1560"/>
        </w:tabs>
        <w:ind w:firstLine="142"/>
        <w:contextualSpacing/>
        <w:rPr>
          <w:rFonts w:eastAsia="Calibri"/>
          <w:color w:val="000000"/>
          <w:szCs w:val="24"/>
          <w:lang w:eastAsia="lt-LT"/>
        </w:rPr>
      </w:pPr>
      <w:r w:rsidRPr="000270A3">
        <w:rPr>
          <w:rFonts w:eastAsia="Calibri"/>
          <w:color w:val="000000"/>
          <w:szCs w:val="24"/>
          <w:lang w:eastAsia="lt-LT"/>
        </w:rPr>
        <w:t xml:space="preserve">                 Pavesti Rietavo savivaldybės administracijai kreiptis į Nacionalinę žemės tarnybą prie Žemės ūkio ministerijos dėl pirmame punkte nurodyto žemės sklypo perdavimo</w:t>
      </w:r>
      <w:r w:rsidRPr="000270A3">
        <w:rPr>
          <w:rFonts w:ascii="Calibri" w:eastAsia="Calibri" w:hAnsi="Calibri" w:cs="Arial"/>
          <w:color w:val="000000"/>
          <w:szCs w:val="24"/>
          <w:lang w:eastAsia="lt-LT"/>
        </w:rPr>
        <w:t xml:space="preserve"> </w:t>
      </w:r>
      <w:r w:rsidRPr="000270A3">
        <w:rPr>
          <w:rFonts w:eastAsia="Calibri"/>
          <w:color w:val="000000"/>
          <w:szCs w:val="24"/>
          <w:lang w:eastAsia="lt-LT"/>
        </w:rPr>
        <w:t>naudoti ir disponuoti juo patikėjimo teise Rietavo savivaldybei.</w:t>
      </w:r>
    </w:p>
    <w:p w14:paraId="7EB5F2A0" w14:textId="45BF1102" w:rsidR="000270A3" w:rsidRPr="000270A3" w:rsidRDefault="000270A3" w:rsidP="000270A3">
      <w:pPr>
        <w:tabs>
          <w:tab w:val="left" w:pos="1560"/>
        </w:tabs>
        <w:ind w:firstLine="142"/>
        <w:contextualSpacing/>
        <w:rPr>
          <w:rFonts w:eastAsia="Calibri"/>
          <w:color w:val="000000"/>
          <w:szCs w:val="24"/>
        </w:rPr>
      </w:pPr>
      <w:r w:rsidRPr="000270A3">
        <w:rPr>
          <w:rFonts w:eastAsia="Calibri"/>
          <w:color w:val="000000"/>
          <w:szCs w:val="24"/>
          <w:lang w:eastAsia="lt-LT"/>
        </w:rPr>
        <w:t xml:space="preserve">                 Įgalioti Rietavo savivaldybės administracijos direktorių, o jo nesant Administracijos direktoriaus pavaduotoją, pasirašyti valstybinės žemės sklypo perdavimo ir priėmimo aktą.</w:t>
      </w:r>
    </w:p>
    <w:p w14:paraId="0CD9F12D" w14:textId="3C8220EB" w:rsidR="002D158E" w:rsidRPr="0048099C" w:rsidRDefault="002D158E" w:rsidP="002D158E">
      <w:pPr>
        <w:shd w:val="solid" w:color="FFFFFF" w:fill="FFFFFF"/>
        <w:tabs>
          <w:tab w:val="left" w:pos="0"/>
        </w:tabs>
        <w:ind w:firstLine="0"/>
        <w:rPr>
          <w:szCs w:val="24"/>
        </w:rPr>
      </w:pPr>
      <w:r>
        <w:rPr>
          <w:szCs w:val="24"/>
        </w:rPr>
        <w:t xml:space="preserve">                   </w:t>
      </w:r>
      <w:bookmarkStart w:id="15" w:name="_Hlk96421863"/>
      <w:r w:rsidRPr="0048099C">
        <w:rPr>
          <w:szCs w:val="24"/>
        </w:rPr>
        <w:t xml:space="preserve">Balsuota už pateiktą sprendimo projektą – </w:t>
      </w:r>
      <w:r w:rsidR="00084D38">
        <w:rPr>
          <w:szCs w:val="24"/>
        </w:rPr>
        <w:t>1</w:t>
      </w:r>
      <w:r w:rsidR="007F09C2">
        <w:rPr>
          <w:szCs w:val="24"/>
        </w:rPr>
        <w:t>5</w:t>
      </w:r>
      <w:r w:rsidRPr="0048099C">
        <w:rPr>
          <w:szCs w:val="24"/>
        </w:rPr>
        <w:t xml:space="preserve"> už.</w:t>
      </w:r>
    </w:p>
    <w:p w14:paraId="200610F5"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15"/>
    <w:p w14:paraId="505C18E9" w14:textId="77777777" w:rsidR="002D158E" w:rsidRDefault="002D158E" w:rsidP="002D158E">
      <w:pPr>
        <w:pStyle w:val="Sraopastraipa"/>
        <w:tabs>
          <w:tab w:val="left" w:pos="1276"/>
        </w:tabs>
        <w:ind w:left="0" w:firstLine="1134"/>
        <w:contextualSpacing/>
      </w:pPr>
    </w:p>
    <w:p w14:paraId="6A5CEB3C" w14:textId="793EBEE3" w:rsidR="00321E00" w:rsidRPr="002D158E" w:rsidRDefault="002D158E" w:rsidP="00152C2D">
      <w:pPr>
        <w:pStyle w:val="Sraopastraipa"/>
        <w:numPr>
          <w:ilvl w:val="0"/>
          <w:numId w:val="19"/>
        </w:numPr>
        <w:tabs>
          <w:tab w:val="left" w:pos="1276"/>
        </w:tabs>
        <w:ind w:left="0" w:firstLine="1134"/>
        <w:contextualSpacing/>
      </w:pPr>
      <w:r>
        <w:t xml:space="preserve"> SVARSTYTA. </w:t>
      </w:r>
      <w:r w:rsidR="000270A3">
        <w:rPr>
          <w:iCs/>
        </w:rPr>
        <w:t>UAB „Rietavo komunalinis ūkis“ įstatinio kapitalo didinim</w:t>
      </w:r>
      <w:r>
        <w:rPr>
          <w:iCs/>
        </w:rPr>
        <w:t>as.</w:t>
      </w:r>
    </w:p>
    <w:p w14:paraId="7E4A504C" w14:textId="4F5B5655" w:rsidR="000270A3" w:rsidRPr="000270A3" w:rsidRDefault="000270A3" w:rsidP="000270A3">
      <w:pPr>
        <w:tabs>
          <w:tab w:val="left" w:pos="1134"/>
        </w:tabs>
        <w:ind w:right="27"/>
        <w:contextualSpacing/>
        <w:textAlignment w:val="baseline"/>
      </w:pPr>
      <w:r>
        <w:rPr>
          <w:iCs/>
        </w:rPr>
        <w:t xml:space="preserve">        </w:t>
      </w:r>
      <w:r w:rsidRPr="000270A3">
        <w:rPr>
          <w:iCs/>
        </w:rPr>
        <w:t xml:space="preserve">Finansų ir ekonomikos komiteto pirmininkas Jonas Eugenijus Bačinskas </w:t>
      </w:r>
      <w:r w:rsidR="002D158E" w:rsidRPr="000270A3">
        <w:rPr>
          <w:iCs/>
        </w:rPr>
        <w:t xml:space="preserve">teikė sprendimo projektą – </w:t>
      </w:r>
      <w:bookmarkStart w:id="16" w:name="_Hlk73610275"/>
      <w:r>
        <w:rPr>
          <w:iCs/>
        </w:rPr>
        <w:t>p</w:t>
      </w:r>
      <w:r w:rsidRPr="000270A3">
        <w:t xml:space="preserve">adidinti uždarosios akcinės bendrovės „Rietavo komunalinis ūkis“ įstatinį kapitalą nuo </w:t>
      </w:r>
      <w:r w:rsidRPr="000270A3">
        <w:rPr>
          <w:color w:val="000000"/>
          <w:lang w:eastAsia="lt-LT"/>
        </w:rPr>
        <w:t>1571340,64 (vienas milijonas penki šimtai septyniasdešimt vienas tūkstantis trys šimtai keturiasdešimt eurų ir 64 ct)</w:t>
      </w:r>
      <w:r w:rsidRPr="000270A3">
        <w:t xml:space="preserve"> Eur iki 1597317,76 Eur (vienas milijonas penki šimtai devyniasdešimt septyni tūkstančiai trys šimtai septyniolika eurų 76 ct), išleidžiant papildomai 897 (aštuoni šimtai devyniasdešimt septynios)vnt. naujų paprastųjų vardinių 28,96 Eur (dvidešimt aštuoni eurai 96 ct) nominalios vertės akcijų (vienos akcijos emisijos kaina lygi jos nominaliai vertei),</w:t>
      </w:r>
      <w:r w:rsidRPr="000270A3">
        <w:rPr>
          <w:color w:val="000000"/>
          <w:lang w:eastAsia="lt-LT"/>
        </w:rPr>
        <w:t xml:space="preserve"> </w:t>
      </w:r>
      <w:r w:rsidRPr="000270A3">
        <w:t>vienintelės akcininkės Rietavo savivaldybės papildomu piniginiu 26 000 Eur (dvidešimt šeši tūkstančiai eurų)  įnašu išleistoms paprastosioms vardinėms nominalios vertės akcijoms apmokėti iš Savivaldybės biudžeto</w:t>
      </w:r>
      <w:r w:rsidRPr="000270A3">
        <w:rPr>
          <w:color w:val="000000"/>
          <w:lang w:eastAsia="lt-LT"/>
        </w:rPr>
        <w:t>,</w:t>
      </w:r>
      <w:r w:rsidRPr="000270A3">
        <w:t xml:space="preserve"> o 22,88 Eur (dvidešimt du eurai, 88 ct) sudaro akcijų priedą (akcijos nominalios vertės perviršį). Akcijų skaičius po įstatinio kapitalo padidinimo – 55 156 (penkiasdešimt penki tūkstančiai šimtas penkiasdešimt šešios). Naujai išleidžiamų akcijų emisijos kaina lygi jų nominaliai vertei.</w:t>
      </w:r>
    </w:p>
    <w:bookmarkEnd w:id="16"/>
    <w:p w14:paraId="03F77457" w14:textId="23B1EE95" w:rsidR="000270A3" w:rsidRPr="000270A3" w:rsidRDefault="000270A3" w:rsidP="000270A3">
      <w:pPr>
        <w:tabs>
          <w:tab w:val="left" w:pos="284"/>
          <w:tab w:val="left" w:pos="851"/>
          <w:tab w:val="left" w:pos="993"/>
          <w:tab w:val="left" w:pos="1069"/>
          <w:tab w:val="left" w:pos="1134"/>
        </w:tabs>
        <w:ind w:left="851" w:firstLine="0"/>
        <w:rPr>
          <w:szCs w:val="24"/>
        </w:rPr>
      </w:pPr>
      <w:r>
        <w:rPr>
          <w:szCs w:val="24"/>
        </w:rPr>
        <w:t xml:space="preserve">     </w:t>
      </w:r>
      <w:r w:rsidRPr="000270A3">
        <w:rPr>
          <w:szCs w:val="24"/>
        </w:rPr>
        <w:t>Visas naujai išleidžiamas akcijas įsigyja Rietavo savivaldybė.</w:t>
      </w:r>
    </w:p>
    <w:p w14:paraId="4736E37B" w14:textId="57F17B6C" w:rsidR="000270A3" w:rsidRDefault="000270A3" w:rsidP="000270A3">
      <w:pPr>
        <w:tabs>
          <w:tab w:val="left" w:pos="1134"/>
          <w:tab w:val="left" w:pos="1276"/>
        </w:tabs>
        <w:ind w:firstLine="851"/>
        <w:rPr>
          <w:szCs w:val="24"/>
        </w:rPr>
      </w:pPr>
      <w:r>
        <w:rPr>
          <w:szCs w:val="24"/>
        </w:rPr>
        <w:t xml:space="preserve">     </w:t>
      </w:r>
      <w:r w:rsidRPr="000270A3">
        <w:rPr>
          <w:szCs w:val="24"/>
        </w:rPr>
        <w:t>Įgalioti Rietavo savivaldybės administracijos direktorių Vytautą Dičiūną atlikti su Savivaldybės turto investavimu ir įgyjamų akcijų pasirašymu susijusius veiksmus.</w:t>
      </w:r>
    </w:p>
    <w:p w14:paraId="16B88E07" w14:textId="77777777" w:rsidR="00F81E99" w:rsidRDefault="007F09C2" w:rsidP="000270A3">
      <w:pPr>
        <w:tabs>
          <w:tab w:val="left" w:pos="1134"/>
          <w:tab w:val="left" w:pos="1276"/>
        </w:tabs>
        <w:ind w:firstLine="851"/>
        <w:rPr>
          <w:szCs w:val="24"/>
        </w:rPr>
      </w:pPr>
      <w:r>
        <w:rPr>
          <w:szCs w:val="24"/>
        </w:rPr>
        <w:t xml:space="preserve">     </w:t>
      </w:r>
      <w:r w:rsidR="00F81E99">
        <w:rPr>
          <w:szCs w:val="24"/>
        </w:rPr>
        <w:t>Tarybos narys Alfredas Mockus: kiek turėsite klientų? Ar bus pasirašoma terminuota sutartis? Ar imamas įvedimo mokestis?</w:t>
      </w:r>
    </w:p>
    <w:p w14:paraId="6618B779" w14:textId="374C2F62" w:rsidR="000270A3" w:rsidRDefault="00F81E99" w:rsidP="000270A3">
      <w:pPr>
        <w:tabs>
          <w:tab w:val="left" w:pos="1134"/>
          <w:tab w:val="left" w:pos="1276"/>
        </w:tabs>
        <w:ind w:firstLine="851"/>
        <w:rPr>
          <w:szCs w:val="24"/>
        </w:rPr>
      </w:pPr>
      <w:r>
        <w:rPr>
          <w:szCs w:val="24"/>
        </w:rPr>
        <w:t xml:space="preserve">      UAB „Rietavo komunalinis ūkis“ direktorius Alvydas Rojus: </w:t>
      </w:r>
      <w:r w:rsidR="000E510A">
        <w:rPr>
          <w:szCs w:val="24"/>
        </w:rPr>
        <w:t xml:space="preserve">gavome 9 gyventojų prašymus prisijungti prie tinklų. Manome, kad, prasidėjus darbams, norinčių gali atsirasti ir daugiau. Atskiro mokesčio už prijungimą neimame. Mes name įrengiame šilumos pajungimo tašką, gyventojai turi tik savo lėšomis atlikti savo buto prijungimo prie minėto taško darbus. Šildymo sutartis su gyventojais pasirašoma neterminuotai. Suteikiame 2 metus 30 proc. nuolaidą (kaip paskatinimas). </w:t>
      </w:r>
    </w:p>
    <w:p w14:paraId="00C2A596" w14:textId="7B3D3D68" w:rsidR="00473078" w:rsidRDefault="00473078" w:rsidP="000270A3">
      <w:pPr>
        <w:tabs>
          <w:tab w:val="left" w:pos="1134"/>
          <w:tab w:val="left" w:pos="1276"/>
        </w:tabs>
        <w:ind w:firstLine="851"/>
        <w:rPr>
          <w:szCs w:val="24"/>
        </w:rPr>
      </w:pPr>
      <w:r>
        <w:rPr>
          <w:szCs w:val="24"/>
        </w:rPr>
        <w:t xml:space="preserve">      Ta</w:t>
      </w:r>
      <w:r>
        <w:rPr>
          <w:szCs w:val="24"/>
        </w:rPr>
        <w:t>r</w:t>
      </w:r>
      <w:r>
        <w:rPr>
          <w:szCs w:val="24"/>
        </w:rPr>
        <w:t xml:space="preserve">ybos narys Alfredas Mockus: jeigu </w:t>
      </w:r>
      <w:r w:rsidR="00084EBC">
        <w:rPr>
          <w:szCs w:val="24"/>
        </w:rPr>
        <w:t>prie jūsų tinklų norėtų prisijungti privataus namo savininkas, sąlygos būtų tos pačios?</w:t>
      </w:r>
    </w:p>
    <w:p w14:paraId="7769B5D7" w14:textId="51E9F276" w:rsidR="00084EBC" w:rsidRDefault="00084EBC" w:rsidP="000270A3">
      <w:pPr>
        <w:tabs>
          <w:tab w:val="left" w:pos="1134"/>
          <w:tab w:val="left" w:pos="1276"/>
        </w:tabs>
        <w:ind w:firstLine="851"/>
        <w:rPr>
          <w:szCs w:val="24"/>
        </w:rPr>
      </w:pPr>
      <w:r>
        <w:rPr>
          <w:szCs w:val="24"/>
        </w:rPr>
        <w:t xml:space="preserve">      UAB „Rietavo komunalinis ūkis“ direktorius Alvydas Rojus: jeigu netoli yra įrengti tinklai, taip, sąlygos tos pačios. </w:t>
      </w:r>
    </w:p>
    <w:p w14:paraId="17078B5C" w14:textId="450D73C9" w:rsidR="00084EBC" w:rsidRDefault="00084EBC" w:rsidP="000270A3">
      <w:pPr>
        <w:tabs>
          <w:tab w:val="left" w:pos="1134"/>
          <w:tab w:val="left" w:pos="1276"/>
        </w:tabs>
        <w:ind w:firstLine="851"/>
        <w:rPr>
          <w:szCs w:val="24"/>
        </w:rPr>
      </w:pPr>
      <w:r>
        <w:rPr>
          <w:szCs w:val="24"/>
        </w:rPr>
        <w:t xml:space="preserve">      Tarybos narys Juozas Barsteiga: sudaręs neterminuotą sutartį gyventojas gauna 30 proc. nuolaidą. O jeigu jis po dvejų metų sutartį nutraukia, kaip tada?</w:t>
      </w:r>
    </w:p>
    <w:p w14:paraId="29A1F3A9" w14:textId="7704ED82" w:rsidR="00084EBC" w:rsidRPr="000270A3" w:rsidRDefault="00084EBC" w:rsidP="000270A3">
      <w:pPr>
        <w:tabs>
          <w:tab w:val="left" w:pos="1134"/>
          <w:tab w:val="left" w:pos="1276"/>
        </w:tabs>
        <w:ind w:firstLine="851"/>
        <w:rPr>
          <w:szCs w:val="24"/>
        </w:rPr>
      </w:pPr>
      <w:r>
        <w:rPr>
          <w:szCs w:val="24"/>
        </w:rPr>
        <w:t xml:space="preserve">      </w:t>
      </w:r>
      <w:r>
        <w:rPr>
          <w:szCs w:val="24"/>
        </w:rPr>
        <w:t>UAB „Rietavo komunalinis ūkis“ direktorius Alvydas Rojus:</w:t>
      </w:r>
      <w:r>
        <w:rPr>
          <w:szCs w:val="24"/>
        </w:rPr>
        <w:t xml:space="preserve"> mes negalime versti gyventojų likti prie mūsų tinklų. Kiek rodo praktika, tie, kas pasijungia ir naudojasi mūsų paslaugomis, yra patenkinti ir kitų variantų neieško. </w:t>
      </w:r>
    </w:p>
    <w:p w14:paraId="4A6A333F" w14:textId="2D9EABEB" w:rsidR="00E70CD2" w:rsidRPr="0048099C" w:rsidRDefault="00E70CD2" w:rsidP="000270A3">
      <w:pPr>
        <w:rPr>
          <w:szCs w:val="24"/>
        </w:rPr>
      </w:pPr>
      <w:r>
        <w:t xml:space="preserve">        </w:t>
      </w:r>
      <w:bookmarkStart w:id="17" w:name="_Hlk96421996"/>
      <w:r w:rsidRPr="0048099C">
        <w:rPr>
          <w:szCs w:val="24"/>
        </w:rPr>
        <w:t>Balsuota už pateiktą sprendimo projektą – 1</w:t>
      </w:r>
      <w:r w:rsidR="00267B8D">
        <w:rPr>
          <w:szCs w:val="24"/>
        </w:rPr>
        <w:t>5</w:t>
      </w:r>
      <w:r w:rsidRPr="0048099C">
        <w:rPr>
          <w:szCs w:val="24"/>
        </w:rPr>
        <w:t xml:space="preserve"> už.</w:t>
      </w:r>
    </w:p>
    <w:p w14:paraId="673CC4D6" w14:textId="1041C9FD"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56FED">
        <w:t xml:space="preserve"> </w:t>
      </w:r>
      <w:r>
        <w:t xml:space="preserve"> </w:t>
      </w:r>
      <w:r w:rsidRPr="00F005D4">
        <w:t>NUSPRĘSTA. Priimti sprendimą (pridedama).</w:t>
      </w:r>
    </w:p>
    <w:bookmarkEnd w:id="17"/>
    <w:p w14:paraId="74016EB0" w14:textId="2158347D" w:rsidR="002D158E" w:rsidRDefault="002D158E" w:rsidP="002D158E"/>
    <w:p w14:paraId="66F3340A" w14:textId="3083BBE3" w:rsidR="009D089E" w:rsidRPr="00343CDD" w:rsidRDefault="009D089E" w:rsidP="00E4666A">
      <w:pPr>
        <w:pStyle w:val="Sraopastraipa"/>
        <w:numPr>
          <w:ilvl w:val="0"/>
          <w:numId w:val="19"/>
        </w:numPr>
        <w:tabs>
          <w:tab w:val="left" w:pos="1276"/>
          <w:tab w:val="left" w:pos="1418"/>
          <w:tab w:val="left" w:pos="1560"/>
          <w:tab w:val="left" w:pos="1701"/>
          <w:tab w:val="left" w:pos="1843"/>
        </w:tabs>
        <w:ind w:left="0" w:firstLine="1276"/>
        <w:contextualSpacing/>
      </w:pPr>
      <w:r w:rsidRPr="00343CDD">
        <w:t>Savivaldybės mero informacija.</w:t>
      </w:r>
    </w:p>
    <w:p w14:paraId="556A1833" w14:textId="0847660A" w:rsidR="000270A3"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E4666A">
        <w:t xml:space="preserve">   </w:t>
      </w:r>
      <w:r w:rsidR="009D089E" w:rsidRPr="00B12B5D">
        <w:rPr>
          <w:b w:val="0"/>
        </w:rPr>
        <w:t>Savivaldybės meras Antanas Černeckis</w:t>
      </w:r>
      <w:r w:rsidR="00267B8D">
        <w:rPr>
          <w:b w:val="0"/>
        </w:rPr>
        <w:t xml:space="preserve">: </w:t>
      </w:r>
      <w:r w:rsidR="00E4666A">
        <w:rPr>
          <w:b w:val="0"/>
        </w:rPr>
        <w:t xml:space="preserve">kitas tarybos posėdis planuojamas balandžio 28 d. </w:t>
      </w:r>
    </w:p>
    <w:p w14:paraId="253DA901" w14:textId="1E1C6C5C" w:rsidR="00E4666A" w:rsidRDefault="00E4666A" w:rsidP="005A0376">
      <w:pPr>
        <w:pStyle w:val="prastasistinklapis"/>
        <w:shd w:val="clear" w:color="auto" w:fill="FFFFFF"/>
        <w:jc w:val="left"/>
        <w:rPr>
          <w:b w:val="0"/>
        </w:rPr>
      </w:pPr>
      <w:r>
        <w:rPr>
          <w:b w:val="0"/>
        </w:rPr>
        <w:t xml:space="preserve">                      Ukrainoje vykstantis karas atnešė sumaištį. Turime priglaudę 27 karo pabėgėlius: 19 gyvena bendrabutyje, 8 – pas gyventojus. Jiems finansuojame įsikūrimo išlaidas, užtikriname maitinimą, mokymąsi, pasirūpinome, kad priimtų vaikus į darželį, nuvežame į </w:t>
      </w:r>
      <w:r w:rsidR="001D07DE">
        <w:rPr>
          <w:b w:val="0"/>
        </w:rPr>
        <w:t>R</w:t>
      </w:r>
      <w:r>
        <w:rPr>
          <w:b w:val="0"/>
        </w:rPr>
        <w:t xml:space="preserve">egistrų centrą, </w:t>
      </w:r>
      <w:r w:rsidR="001D07DE">
        <w:rPr>
          <w:b w:val="0"/>
        </w:rPr>
        <w:t xml:space="preserve">banką ir pan. Į pagalbą nuo karo nukentėjusiems įsijungė visuomeninės organizacijos, gyventojai. 3,0 tūkst. Eur paaukojo mūsų draugai iš Zarbeko. Atidarėme naują banko sąskaitą, kur gyventojai, įstaigos, organizacijos gali aukoti lėšas. Iš šios sąskaitos jau nemažai daiktų nupirkome: kaitlenčių, buities prietaisų ir t. t. Ateityje greičiausiai turėsime naudoti ir socialinei paramai skirtas lėšas, nes karo pabėgėliai tampa laikinais mūsų gyventojais. </w:t>
      </w:r>
    </w:p>
    <w:p w14:paraId="4887A2D8" w14:textId="77777777" w:rsidR="000270A3" w:rsidRDefault="000270A3" w:rsidP="005A0376">
      <w:pPr>
        <w:pStyle w:val="prastasistinklapis"/>
        <w:shd w:val="clear" w:color="auto" w:fill="FFFFFF"/>
        <w:jc w:val="left"/>
        <w:rPr>
          <w:b w:val="0"/>
        </w:rPr>
      </w:pPr>
    </w:p>
    <w:p w14:paraId="2B08DC6A" w14:textId="18A052E5" w:rsidR="008E4E84" w:rsidRPr="00895856" w:rsidRDefault="008E4E84" w:rsidP="00895856">
      <w:pPr>
        <w:pStyle w:val="prastasistinklapis"/>
        <w:numPr>
          <w:ilvl w:val="0"/>
          <w:numId w:val="19"/>
        </w:numPr>
        <w:shd w:val="clear" w:color="auto" w:fill="FFFFFF"/>
        <w:jc w:val="left"/>
        <w:rPr>
          <w:b w:val="0"/>
          <w:bCs/>
        </w:rPr>
      </w:pPr>
      <w:r w:rsidRPr="00895856">
        <w:rPr>
          <w:b w:val="0"/>
          <w:bCs/>
        </w:rPr>
        <w:t>Tarybos narių siūlymai, paklausimai, pastabos.</w:t>
      </w:r>
    </w:p>
    <w:p w14:paraId="2AF2DCEE" w14:textId="18F65BF5" w:rsidR="000270A3" w:rsidRDefault="00895856" w:rsidP="00895856">
      <w:pPr>
        <w:tabs>
          <w:tab w:val="left" w:pos="1134"/>
          <w:tab w:val="left" w:pos="1701"/>
        </w:tabs>
        <w:ind w:firstLine="1276"/>
      </w:pPr>
      <w:r>
        <w:t xml:space="preserve">Tarybos narys Viktoras Krajinas pasidžiaugė Rietavo gyventojų aktyvumu ir pilietiškumu, teikiant pagalbą nuo karo bėgantiems Ukrainos gyventojams. Noriu grįžti prie darbotvarkės 15 ir 16 klausimų. Nereikia klaidinti gyventojų, kad abu klausimai vienodi. Jie labai skirtingi. </w:t>
      </w:r>
    </w:p>
    <w:p w14:paraId="0BAAFE8C" w14:textId="1CC61B9B" w:rsidR="0040014B" w:rsidRDefault="00D878E9" w:rsidP="00A04B09">
      <w:pPr>
        <w:tabs>
          <w:tab w:val="left" w:pos="1134"/>
        </w:tabs>
        <w:ind w:left="-142" w:firstLine="1276"/>
      </w:pPr>
      <w:r>
        <w:t xml:space="preserve">  </w:t>
      </w:r>
      <w:r w:rsidR="0040014B">
        <w:t xml:space="preserve">Tarybos narys Algimantas Mickus: gyventojai klausia, ar negalėtų </w:t>
      </w:r>
      <w:r w:rsidR="0040014B">
        <w:t>aptarnauti</w:t>
      </w:r>
      <w:r w:rsidR="0040014B">
        <w:t xml:space="preserve"> </w:t>
      </w:r>
      <w:r w:rsidR="0040014B">
        <w:t>Swedbank, Šiaulių banko klient</w:t>
      </w:r>
      <w:r w:rsidR="0040014B">
        <w:t>ų Rietave bent vieną kartą per savaitę?</w:t>
      </w:r>
    </w:p>
    <w:p w14:paraId="771DC014" w14:textId="0148597B" w:rsidR="0040014B" w:rsidRDefault="0040014B" w:rsidP="00A04B09">
      <w:pPr>
        <w:tabs>
          <w:tab w:val="left" w:pos="1134"/>
        </w:tabs>
        <w:ind w:left="-142" w:firstLine="1276"/>
      </w:pPr>
      <w:r>
        <w:t xml:space="preserve">  Savivaldybės meras Antanas Černeckis: </w:t>
      </w:r>
      <w:r w:rsidR="00990541">
        <w:t xml:space="preserve">apie tai jau kalbėjome prieš 2 metus. Rašėme, kreipėmės į bankus, bet jie nereagavo. </w:t>
      </w:r>
    </w:p>
    <w:p w14:paraId="4F9D82FF" w14:textId="6229433A" w:rsidR="00990541" w:rsidRDefault="00990541" w:rsidP="00A04B09">
      <w:pPr>
        <w:tabs>
          <w:tab w:val="left" w:pos="1134"/>
        </w:tabs>
        <w:ind w:left="-142" w:firstLine="1276"/>
      </w:pPr>
      <w:r>
        <w:t xml:space="preserve">  Tarybos narys Algimantas Mickus: gyventojai pastebėjo, kad miestas valomas tvarkingai, bet tik pats centras. Gal būtų galima kartas nuo karto išvalyti ir periferines gatves?</w:t>
      </w:r>
    </w:p>
    <w:p w14:paraId="1BE58D9C" w14:textId="1397725F" w:rsidR="00990541" w:rsidRDefault="00990541" w:rsidP="00A04B09">
      <w:pPr>
        <w:tabs>
          <w:tab w:val="left" w:pos="1134"/>
        </w:tabs>
        <w:ind w:left="-142" w:firstLine="1276"/>
      </w:pPr>
      <w:r>
        <w:t xml:space="preserve">  Savivaldybės meras Antanas Černeckis: taip seniūno suplanuota. Nespėja. Mieste yra 25 km šaligatvių, tai fiziškai neįmanoma kasdien jų nušluoti. Pradeda nuo centrinių gatvių.</w:t>
      </w:r>
      <w:r w:rsidR="00D05B3D">
        <w:t xml:space="preserve"> Seniūnas yra sudaręs grafiką, kas ir kada valoma. </w:t>
      </w:r>
    </w:p>
    <w:p w14:paraId="340B6EAB" w14:textId="63EC4A5F" w:rsidR="00D05B3D" w:rsidRDefault="00D05B3D" w:rsidP="00A04B09">
      <w:pPr>
        <w:tabs>
          <w:tab w:val="left" w:pos="1134"/>
        </w:tabs>
        <w:ind w:left="-142" w:firstLine="1276"/>
      </w:pPr>
      <w:r>
        <w:t xml:space="preserve">  Tarybos narys Algimantas Mickus: kolegos klausė, kaip galim patekti į naują sporto aikštyną, šalia buvusios Žemaitijos kolegijos valgyklos?</w:t>
      </w:r>
    </w:p>
    <w:p w14:paraId="18A7441A" w14:textId="3B8A902A" w:rsidR="00D05B3D" w:rsidRDefault="00D05B3D" w:rsidP="00A04B09">
      <w:pPr>
        <w:tabs>
          <w:tab w:val="left" w:pos="1134"/>
        </w:tabs>
        <w:ind w:left="-142" w:firstLine="1276"/>
      </w:pPr>
      <w:r>
        <w:t xml:space="preserve">   Savivaldybės administracijos direktoriaus pavaduotojas Antanas Aužbikavičius: kiek man teko nuvažiuoti, aikštynas visada buvo atrakintas. Raktus turi Rietavo Oginskių kultūros istorijos muziejaus direktorius.</w:t>
      </w:r>
    </w:p>
    <w:p w14:paraId="4DC96403" w14:textId="7B9AAFFE" w:rsidR="00D05B3D" w:rsidRDefault="00D05B3D" w:rsidP="00A04B09">
      <w:pPr>
        <w:tabs>
          <w:tab w:val="left" w:pos="1134"/>
        </w:tabs>
        <w:ind w:left="-142" w:firstLine="1276"/>
      </w:pPr>
      <w:r>
        <w:t xml:space="preserve">  Savivaldybės meras Antanas Černeckis: reikia prie vartų pakabinti informaciją, kur kreiptis, jeigu nori eiti sportuoti.</w:t>
      </w:r>
    </w:p>
    <w:p w14:paraId="60E61094" w14:textId="77777777" w:rsidR="007568B2" w:rsidRDefault="0040014B" w:rsidP="00A04B09">
      <w:pPr>
        <w:tabs>
          <w:tab w:val="left" w:pos="1134"/>
        </w:tabs>
        <w:ind w:left="-142" w:firstLine="1276"/>
      </w:pPr>
      <w:r>
        <w:t xml:space="preserve">  </w:t>
      </w:r>
      <w:r w:rsidR="001B619E">
        <w:t xml:space="preserve">Tarybos narys </w:t>
      </w:r>
      <w:r w:rsidR="0040471A">
        <w:t>Juozas Barsteiga</w:t>
      </w:r>
      <w:r w:rsidR="00D878E9">
        <w:t xml:space="preserve">: </w:t>
      </w:r>
      <w:r w:rsidR="007568B2">
        <w:t>gavome iš mero vieno Savivaldybės gyventojo prašymą. Kreipiausi asmeniškai į teisininką, jis man pakomentavo situaciją. Gal gyventojui pateikėte kokį atsakymą?</w:t>
      </w:r>
    </w:p>
    <w:p w14:paraId="166138DF" w14:textId="77777777" w:rsidR="00526DBB" w:rsidRDefault="007568B2" w:rsidP="00A04B09">
      <w:pPr>
        <w:tabs>
          <w:tab w:val="left" w:pos="1134"/>
        </w:tabs>
        <w:ind w:left="-142" w:firstLine="1276"/>
      </w:pPr>
      <w:r>
        <w:t xml:space="preserve">  Savivaldybės meras Antanas Černeckis: posėdžio pradžioje Tarybos narys Alfredas Mockus minėjo apie šią situaciją. Galiu tik pasikartoti, kad daug kartų bandėme tam gyventojui padėti, bet jeigu jis pats nepasirašo dokumento, kuriuo įteisinama jo nuosavybė, kaip jam padėti? Be minėto dokumento negalima įvesti elektros ir pan. </w:t>
      </w:r>
    </w:p>
    <w:p w14:paraId="62367DAA" w14:textId="5B7D5BB2" w:rsidR="00653880" w:rsidRDefault="00526DBB" w:rsidP="00526DBB">
      <w:pPr>
        <w:tabs>
          <w:tab w:val="left" w:pos="1134"/>
        </w:tabs>
        <w:ind w:left="-142" w:firstLine="1276"/>
      </w:pPr>
      <w:r>
        <w:t xml:space="preserve">  Savivaldybės administracijos direktorius Vytautas Dičiūnas: gavome laišką, kuriame surašytos pretenzijos žemėtvarkininkams, todėl dar kartą kreipėmės į Žemėtvarkos tarnybą. Persiuntėme jiems gyventojo laišką ir prašėme imtis tam tikrų veiksmų. </w:t>
      </w:r>
      <w:r w:rsidR="007568B2">
        <w:t xml:space="preserve"> </w:t>
      </w:r>
      <w:r>
        <w:t xml:space="preserve">Gyventojui irgi išsiuntėme rašto kopiją, laukiame atsakymo. </w:t>
      </w:r>
    </w:p>
    <w:p w14:paraId="198A3D05" w14:textId="79F2D0B0" w:rsidR="00C81710" w:rsidRDefault="00A90A63" w:rsidP="000A6F34">
      <w:pPr>
        <w:tabs>
          <w:tab w:val="left" w:pos="1134"/>
        </w:tabs>
        <w:ind w:left="-142" w:firstLine="1276"/>
      </w:pPr>
      <w:r>
        <w:t xml:space="preserve">   Savivaldybės meras Antanas Černeckis</w:t>
      </w:r>
      <w:r w:rsidR="000A6F34">
        <w:t xml:space="preserve"> pasveikino Tarybos narius Viktorą Krajiną, Juozą Barsteigą su praėjusiais gimtadieniais.</w:t>
      </w:r>
      <w:r w:rsidR="00C81710">
        <w:t xml:space="preserve"> </w:t>
      </w:r>
      <w:r w:rsidR="001469DA">
        <w:t>Pad</w:t>
      </w:r>
      <w:r w:rsidR="00C81710">
        <w:t>ėko</w:t>
      </w:r>
      <w:r w:rsidR="00855CC7">
        <w:t>jo</w:t>
      </w:r>
      <w:r w:rsidR="00C81710">
        <w:t xml:space="preserve"> už posėdį.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670E5B09"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8"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0"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1"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2"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5"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6"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8"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7"/>
  </w:num>
  <w:num w:numId="2" w16cid:durableId="2106996539">
    <w:abstractNumId w:val="10"/>
  </w:num>
  <w:num w:numId="3" w16cid:durableId="1765491098">
    <w:abstractNumId w:val="16"/>
  </w:num>
  <w:num w:numId="4" w16cid:durableId="972293960">
    <w:abstractNumId w:val="4"/>
  </w:num>
  <w:num w:numId="5" w16cid:durableId="1258519082">
    <w:abstractNumId w:val="15"/>
  </w:num>
  <w:num w:numId="6" w16cid:durableId="1970890660">
    <w:abstractNumId w:val="0"/>
  </w:num>
  <w:num w:numId="7" w16cid:durableId="1682472313">
    <w:abstractNumId w:val="11"/>
  </w:num>
  <w:num w:numId="8" w16cid:durableId="862476079">
    <w:abstractNumId w:val="13"/>
  </w:num>
  <w:num w:numId="9" w16cid:durableId="2081904920">
    <w:abstractNumId w:val="2"/>
  </w:num>
  <w:num w:numId="10" w16cid:durableId="1740203025">
    <w:abstractNumId w:val="3"/>
  </w:num>
  <w:num w:numId="11" w16cid:durableId="503007952">
    <w:abstractNumId w:val="5"/>
  </w:num>
  <w:num w:numId="12" w16cid:durableId="19960588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17"/>
  </w:num>
  <w:num w:numId="14" w16cid:durableId="366759505">
    <w:abstractNumId w:val="1"/>
  </w:num>
  <w:num w:numId="15" w16cid:durableId="1268272884">
    <w:abstractNumId w:val="14"/>
  </w:num>
  <w:num w:numId="16" w16cid:durableId="735054821">
    <w:abstractNumId w:val="6"/>
  </w:num>
  <w:num w:numId="17" w16cid:durableId="1715806195">
    <w:abstractNumId w:val="12"/>
  </w:num>
  <w:num w:numId="18" w16cid:durableId="650252505">
    <w:abstractNumId w:val="8"/>
  </w:num>
  <w:num w:numId="19" w16cid:durableId="77000638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F"/>
    <w:rsid w:val="00027D0E"/>
    <w:rsid w:val="0003016D"/>
    <w:rsid w:val="0003033F"/>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2C2"/>
    <w:rsid w:val="00084D38"/>
    <w:rsid w:val="00084EBC"/>
    <w:rsid w:val="00085263"/>
    <w:rsid w:val="00085567"/>
    <w:rsid w:val="000856CA"/>
    <w:rsid w:val="00085B98"/>
    <w:rsid w:val="00085DCC"/>
    <w:rsid w:val="000861BB"/>
    <w:rsid w:val="0008666A"/>
    <w:rsid w:val="00087006"/>
    <w:rsid w:val="0008734F"/>
    <w:rsid w:val="00087675"/>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B5C"/>
    <w:rsid w:val="00096FCC"/>
    <w:rsid w:val="00097287"/>
    <w:rsid w:val="0009741E"/>
    <w:rsid w:val="000A04BA"/>
    <w:rsid w:val="000A05F0"/>
    <w:rsid w:val="000A07E5"/>
    <w:rsid w:val="000A0D4B"/>
    <w:rsid w:val="000A16F2"/>
    <w:rsid w:val="000A1A03"/>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22A3"/>
    <w:rsid w:val="000B2C28"/>
    <w:rsid w:val="000B2FDD"/>
    <w:rsid w:val="000B30B5"/>
    <w:rsid w:val="000B4741"/>
    <w:rsid w:val="000B5BFE"/>
    <w:rsid w:val="000B5C67"/>
    <w:rsid w:val="000B7075"/>
    <w:rsid w:val="000B77BA"/>
    <w:rsid w:val="000B7B6B"/>
    <w:rsid w:val="000B7DB3"/>
    <w:rsid w:val="000C081E"/>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695"/>
    <w:rsid w:val="000D0D2D"/>
    <w:rsid w:val="000D0E5B"/>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6F45"/>
    <w:rsid w:val="0013797C"/>
    <w:rsid w:val="00137DA0"/>
    <w:rsid w:val="00137DBC"/>
    <w:rsid w:val="001418C2"/>
    <w:rsid w:val="00141AE6"/>
    <w:rsid w:val="00141FFE"/>
    <w:rsid w:val="001427FF"/>
    <w:rsid w:val="001433DB"/>
    <w:rsid w:val="0014362C"/>
    <w:rsid w:val="0014483E"/>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9CF"/>
    <w:rsid w:val="00163D50"/>
    <w:rsid w:val="00165E14"/>
    <w:rsid w:val="0016607E"/>
    <w:rsid w:val="00167139"/>
    <w:rsid w:val="00167775"/>
    <w:rsid w:val="00170095"/>
    <w:rsid w:val="00170320"/>
    <w:rsid w:val="001719B7"/>
    <w:rsid w:val="00171B0A"/>
    <w:rsid w:val="00171DC1"/>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69A"/>
    <w:rsid w:val="001E29B9"/>
    <w:rsid w:val="001E3B2A"/>
    <w:rsid w:val="001E452A"/>
    <w:rsid w:val="001E4AE4"/>
    <w:rsid w:val="001E5089"/>
    <w:rsid w:val="001E55B9"/>
    <w:rsid w:val="001E57CA"/>
    <w:rsid w:val="001E5FDE"/>
    <w:rsid w:val="001E603E"/>
    <w:rsid w:val="001E6A31"/>
    <w:rsid w:val="001E6BBD"/>
    <w:rsid w:val="001E7123"/>
    <w:rsid w:val="001E7F7B"/>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5732"/>
    <w:rsid w:val="0021614B"/>
    <w:rsid w:val="00216349"/>
    <w:rsid w:val="00216A7D"/>
    <w:rsid w:val="00217458"/>
    <w:rsid w:val="00217622"/>
    <w:rsid w:val="00217CC3"/>
    <w:rsid w:val="00217F7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3157"/>
    <w:rsid w:val="00235A42"/>
    <w:rsid w:val="00235B18"/>
    <w:rsid w:val="00235EFB"/>
    <w:rsid w:val="00235F65"/>
    <w:rsid w:val="002361EC"/>
    <w:rsid w:val="00237219"/>
    <w:rsid w:val="00237784"/>
    <w:rsid w:val="00240637"/>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AAA"/>
    <w:rsid w:val="00246C7B"/>
    <w:rsid w:val="00247719"/>
    <w:rsid w:val="00247B34"/>
    <w:rsid w:val="002505DC"/>
    <w:rsid w:val="0025087A"/>
    <w:rsid w:val="00250AC2"/>
    <w:rsid w:val="00251172"/>
    <w:rsid w:val="002517F2"/>
    <w:rsid w:val="0025238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90"/>
    <w:rsid w:val="002734E9"/>
    <w:rsid w:val="002741E1"/>
    <w:rsid w:val="00274A69"/>
    <w:rsid w:val="00274F10"/>
    <w:rsid w:val="00275189"/>
    <w:rsid w:val="0027707A"/>
    <w:rsid w:val="00277965"/>
    <w:rsid w:val="0028067B"/>
    <w:rsid w:val="002809AE"/>
    <w:rsid w:val="00280AB4"/>
    <w:rsid w:val="00280F02"/>
    <w:rsid w:val="00281361"/>
    <w:rsid w:val="002817C1"/>
    <w:rsid w:val="002817DC"/>
    <w:rsid w:val="00282C74"/>
    <w:rsid w:val="00283A27"/>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C0434"/>
    <w:rsid w:val="002C08F8"/>
    <w:rsid w:val="002C0AC8"/>
    <w:rsid w:val="002C1B93"/>
    <w:rsid w:val="002C363B"/>
    <w:rsid w:val="002C3DCC"/>
    <w:rsid w:val="002C5689"/>
    <w:rsid w:val="002C5D42"/>
    <w:rsid w:val="002C60E2"/>
    <w:rsid w:val="002C614C"/>
    <w:rsid w:val="002C617C"/>
    <w:rsid w:val="002C62C1"/>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735B"/>
    <w:rsid w:val="002D7588"/>
    <w:rsid w:val="002D79D1"/>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C56"/>
    <w:rsid w:val="002F42C6"/>
    <w:rsid w:val="002F4C3D"/>
    <w:rsid w:val="002F70F4"/>
    <w:rsid w:val="002F72DA"/>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42"/>
    <w:rsid w:val="0036057B"/>
    <w:rsid w:val="003606D3"/>
    <w:rsid w:val="00360F37"/>
    <w:rsid w:val="00361C72"/>
    <w:rsid w:val="00362659"/>
    <w:rsid w:val="0036293E"/>
    <w:rsid w:val="00362CF3"/>
    <w:rsid w:val="00362F32"/>
    <w:rsid w:val="00362FC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FF"/>
    <w:rsid w:val="00393361"/>
    <w:rsid w:val="00393388"/>
    <w:rsid w:val="003938A6"/>
    <w:rsid w:val="003939A5"/>
    <w:rsid w:val="00393CB6"/>
    <w:rsid w:val="003944D4"/>
    <w:rsid w:val="003945D4"/>
    <w:rsid w:val="003959C5"/>
    <w:rsid w:val="00395B89"/>
    <w:rsid w:val="00395C25"/>
    <w:rsid w:val="00395EE6"/>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BA9"/>
    <w:rsid w:val="003E6067"/>
    <w:rsid w:val="003E6EE4"/>
    <w:rsid w:val="003E7148"/>
    <w:rsid w:val="003E76D6"/>
    <w:rsid w:val="003E7E02"/>
    <w:rsid w:val="003F02F0"/>
    <w:rsid w:val="003F0328"/>
    <w:rsid w:val="003F0649"/>
    <w:rsid w:val="003F08E4"/>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10E6D"/>
    <w:rsid w:val="004116CF"/>
    <w:rsid w:val="00411B1D"/>
    <w:rsid w:val="004124AF"/>
    <w:rsid w:val="00412EC7"/>
    <w:rsid w:val="004146FC"/>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A7A"/>
    <w:rsid w:val="00496293"/>
    <w:rsid w:val="0049773F"/>
    <w:rsid w:val="004979B6"/>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27F6"/>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805EF"/>
    <w:rsid w:val="005806A9"/>
    <w:rsid w:val="00580C98"/>
    <w:rsid w:val="005819C5"/>
    <w:rsid w:val="00581B56"/>
    <w:rsid w:val="0058227B"/>
    <w:rsid w:val="00583D12"/>
    <w:rsid w:val="005840F3"/>
    <w:rsid w:val="005849D6"/>
    <w:rsid w:val="00584FDD"/>
    <w:rsid w:val="00586492"/>
    <w:rsid w:val="00587AB3"/>
    <w:rsid w:val="00587F7B"/>
    <w:rsid w:val="00590C07"/>
    <w:rsid w:val="00591113"/>
    <w:rsid w:val="0059139A"/>
    <w:rsid w:val="00591B4C"/>
    <w:rsid w:val="00592294"/>
    <w:rsid w:val="00592C86"/>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344A"/>
    <w:rsid w:val="005F3776"/>
    <w:rsid w:val="005F3B9D"/>
    <w:rsid w:val="005F40E3"/>
    <w:rsid w:val="005F43DB"/>
    <w:rsid w:val="005F48B6"/>
    <w:rsid w:val="005F5AD6"/>
    <w:rsid w:val="005F5B94"/>
    <w:rsid w:val="005F69C4"/>
    <w:rsid w:val="006006CB"/>
    <w:rsid w:val="0060090E"/>
    <w:rsid w:val="00600A34"/>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C9C"/>
    <w:rsid w:val="00666E3C"/>
    <w:rsid w:val="0066753C"/>
    <w:rsid w:val="00667AF6"/>
    <w:rsid w:val="00667FEA"/>
    <w:rsid w:val="006703CD"/>
    <w:rsid w:val="006704AE"/>
    <w:rsid w:val="00670991"/>
    <w:rsid w:val="00670A18"/>
    <w:rsid w:val="00670E7A"/>
    <w:rsid w:val="0067115A"/>
    <w:rsid w:val="00671778"/>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4067"/>
    <w:rsid w:val="006E515D"/>
    <w:rsid w:val="006E5651"/>
    <w:rsid w:val="006E57B9"/>
    <w:rsid w:val="006E5DE0"/>
    <w:rsid w:val="006E602E"/>
    <w:rsid w:val="006E6149"/>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5AA"/>
    <w:rsid w:val="00713648"/>
    <w:rsid w:val="0071375B"/>
    <w:rsid w:val="007139B9"/>
    <w:rsid w:val="00713BA6"/>
    <w:rsid w:val="0071445F"/>
    <w:rsid w:val="00714A00"/>
    <w:rsid w:val="00714B16"/>
    <w:rsid w:val="007155B4"/>
    <w:rsid w:val="007158C1"/>
    <w:rsid w:val="0071599C"/>
    <w:rsid w:val="007206AD"/>
    <w:rsid w:val="00720B35"/>
    <w:rsid w:val="0072135A"/>
    <w:rsid w:val="0072326D"/>
    <w:rsid w:val="00723537"/>
    <w:rsid w:val="007237C7"/>
    <w:rsid w:val="00723ADD"/>
    <w:rsid w:val="00723E45"/>
    <w:rsid w:val="007241A8"/>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4007"/>
    <w:rsid w:val="007E42DD"/>
    <w:rsid w:val="007E46B2"/>
    <w:rsid w:val="007E496B"/>
    <w:rsid w:val="007E4D46"/>
    <w:rsid w:val="007E4F78"/>
    <w:rsid w:val="007E50DB"/>
    <w:rsid w:val="007E5842"/>
    <w:rsid w:val="007E5B10"/>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1374"/>
    <w:rsid w:val="008A1D93"/>
    <w:rsid w:val="008A24E3"/>
    <w:rsid w:val="008A3939"/>
    <w:rsid w:val="008A3A4F"/>
    <w:rsid w:val="008A42E3"/>
    <w:rsid w:val="008A46C6"/>
    <w:rsid w:val="008A49F9"/>
    <w:rsid w:val="008A4E09"/>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194A"/>
    <w:rsid w:val="008F1D44"/>
    <w:rsid w:val="008F1EE6"/>
    <w:rsid w:val="008F271C"/>
    <w:rsid w:val="008F273E"/>
    <w:rsid w:val="008F3D6F"/>
    <w:rsid w:val="008F4223"/>
    <w:rsid w:val="008F49B5"/>
    <w:rsid w:val="008F4BB1"/>
    <w:rsid w:val="008F5F4E"/>
    <w:rsid w:val="008F7081"/>
    <w:rsid w:val="008F7294"/>
    <w:rsid w:val="008F738E"/>
    <w:rsid w:val="008F748A"/>
    <w:rsid w:val="008F79CB"/>
    <w:rsid w:val="008F7FF8"/>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C92"/>
    <w:rsid w:val="00981EB3"/>
    <w:rsid w:val="0098245B"/>
    <w:rsid w:val="00982463"/>
    <w:rsid w:val="0098299C"/>
    <w:rsid w:val="00982B52"/>
    <w:rsid w:val="009833E8"/>
    <w:rsid w:val="0098421F"/>
    <w:rsid w:val="0098447E"/>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ECE"/>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3BB"/>
    <w:rsid w:val="00AD554A"/>
    <w:rsid w:val="00AD5C38"/>
    <w:rsid w:val="00AD5E09"/>
    <w:rsid w:val="00AD637B"/>
    <w:rsid w:val="00AD6C37"/>
    <w:rsid w:val="00AD7004"/>
    <w:rsid w:val="00AD736C"/>
    <w:rsid w:val="00AD75D1"/>
    <w:rsid w:val="00AD7714"/>
    <w:rsid w:val="00AD7E14"/>
    <w:rsid w:val="00AE012E"/>
    <w:rsid w:val="00AE1963"/>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589"/>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464"/>
    <w:rsid w:val="00BE1CA6"/>
    <w:rsid w:val="00BE1CC0"/>
    <w:rsid w:val="00BE2496"/>
    <w:rsid w:val="00BE2770"/>
    <w:rsid w:val="00BE305F"/>
    <w:rsid w:val="00BE36D4"/>
    <w:rsid w:val="00BE4997"/>
    <w:rsid w:val="00BE5550"/>
    <w:rsid w:val="00BE5BB7"/>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F38"/>
    <w:rsid w:val="00C21EF9"/>
    <w:rsid w:val="00C220DE"/>
    <w:rsid w:val="00C230AF"/>
    <w:rsid w:val="00C238F5"/>
    <w:rsid w:val="00C23C3F"/>
    <w:rsid w:val="00C23DB3"/>
    <w:rsid w:val="00C24083"/>
    <w:rsid w:val="00C24199"/>
    <w:rsid w:val="00C2440E"/>
    <w:rsid w:val="00C244C4"/>
    <w:rsid w:val="00C248FA"/>
    <w:rsid w:val="00C254F6"/>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6AAD"/>
    <w:rsid w:val="00C66CBA"/>
    <w:rsid w:val="00C66E81"/>
    <w:rsid w:val="00C67878"/>
    <w:rsid w:val="00C6792E"/>
    <w:rsid w:val="00C726A6"/>
    <w:rsid w:val="00C727F0"/>
    <w:rsid w:val="00C72FCF"/>
    <w:rsid w:val="00C73177"/>
    <w:rsid w:val="00C73FFC"/>
    <w:rsid w:val="00C742B7"/>
    <w:rsid w:val="00C74505"/>
    <w:rsid w:val="00C74DE4"/>
    <w:rsid w:val="00C75AB7"/>
    <w:rsid w:val="00C75DBF"/>
    <w:rsid w:val="00C761CA"/>
    <w:rsid w:val="00C7734C"/>
    <w:rsid w:val="00C77B48"/>
    <w:rsid w:val="00C80714"/>
    <w:rsid w:val="00C80D20"/>
    <w:rsid w:val="00C80FC5"/>
    <w:rsid w:val="00C811E4"/>
    <w:rsid w:val="00C812E5"/>
    <w:rsid w:val="00C81710"/>
    <w:rsid w:val="00C81BF8"/>
    <w:rsid w:val="00C8295D"/>
    <w:rsid w:val="00C829CF"/>
    <w:rsid w:val="00C8329A"/>
    <w:rsid w:val="00C8349A"/>
    <w:rsid w:val="00C84068"/>
    <w:rsid w:val="00C844B9"/>
    <w:rsid w:val="00C85291"/>
    <w:rsid w:val="00C86102"/>
    <w:rsid w:val="00C86C57"/>
    <w:rsid w:val="00C87340"/>
    <w:rsid w:val="00C8752F"/>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392"/>
    <w:rsid w:val="00D5357F"/>
    <w:rsid w:val="00D53B3E"/>
    <w:rsid w:val="00D54148"/>
    <w:rsid w:val="00D546F4"/>
    <w:rsid w:val="00D54FFA"/>
    <w:rsid w:val="00D55DB3"/>
    <w:rsid w:val="00D56F70"/>
    <w:rsid w:val="00D572D3"/>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91C"/>
    <w:rsid w:val="00DB7D24"/>
    <w:rsid w:val="00DB7D68"/>
    <w:rsid w:val="00DC1131"/>
    <w:rsid w:val="00DC1399"/>
    <w:rsid w:val="00DC17F8"/>
    <w:rsid w:val="00DC2082"/>
    <w:rsid w:val="00DC2105"/>
    <w:rsid w:val="00DC27AC"/>
    <w:rsid w:val="00DC2A1E"/>
    <w:rsid w:val="00DC2B26"/>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610"/>
    <w:rsid w:val="00DE36BA"/>
    <w:rsid w:val="00DE4172"/>
    <w:rsid w:val="00DE4356"/>
    <w:rsid w:val="00DE4C76"/>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D22"/>
    <w:rsid w:val="00E57217"/>
    <w:rsid w:val="00E5758B"/>
    <w:rsid w:val="00E57C1E"/>
    <w:rsid w:val="00E60692"/>
    <w:rsid w:val="00E6092A"/>
    <w:rsid w:val="00E60B35"/>
    <w:rsid w:val="00E6106A"/>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DEC"/>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7458"/>
    <w:rsid w:val="00EE7528"/>
    <w:rsid w:val="00EE7566"/>
    <w:rsid w:val="00EE791D"/>
    <w:rsid w:val="00EF064A"/>
    <w:rsid w:val="00EF0F14"/>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9B9"/>
    <w:rsid w:val="00F140FA"/>
    <w:rsid w:val="00F14475"/>
    <w:rsid w:val="00F157BC"/>
    <w:rsid w:val="00F159AE"/>
    <w:rsid w:val="00F16AC3"/>
    <w:rsid w:val="00F16F97"/>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2F8"/>
    <w:rsid w:val="00F275A3"/>
    <w:rsid w:val="00F300D2"/>
    <w:rsid w:val="00F306B5"/>
    <w:rsid w:val="00F316ED"/>
    <w:rsid w:val="00F318BE"/>
    <w:rsid w:val="00F31E11"/>
    <w:rsid w:val="00F32145"/>
    <w:rsid w:val="00F32513"/>
    <w:rsid w:val="00F32AFD"/>
    <w:rsid w:val="00F33634"/>
    <w:rsid w:val="00F34BFB"/>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9B3"/>
    <w:rsid w:val="00F80FC8"/>
    <w:rsid w:val="00F81AF1"/>
    <w:rsid w:val="00F81BCC"/>
    <w:rsid w:val="00F81E99"/>
    <w:rsid w:val="00F81FE7"/>
    <w:rsid w:val="00F82234"/>
    <w:rsid w:val="00F824CB"/>
    <w:rsid w:val="00F82C79"/>
    <w:rsid w:val="00F82E39"/>
    <w:rsid w:val="00F839C6"/>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5D5"/>
    <w:rsid w:val="00FB514D"/>
    <w:rsid w:val="00FB5B49"/>
    <w:rsid w:val="00FB6219"/>
    <w:rsid w:val="00FB6BBE"/>
    <w:rsid w:val="00FB73D2"/>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10</Pages>
  <Words>23324</Words>
  <Characters>13295</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2022-04-19T13:46:00Z</cp:lastPrinted>
  <dcterms:created xsi:type="dcterms:W3CDTF">2022-04-19T13:47:00Z</dcterms:created>
  <dcterms:modified xsi:type="dcterms:W3CDTF">2022-04-19T13:47:00Z</dcterms:modified>
</cp:coreProperties>
</file>